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AD3CA6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AD3CA6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AD3CA6">
        <w:rPr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AD3CA6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AD3CA6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AD3CA6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AD3CA6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49A5D5EC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AD3CA6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0683163B" w14:textId="77777777" w:rsidR="00C04762" w:rsidRPr="00AD3CA6" w:rsidRDefault="00C04762" w:rsidP="00C04762">
      <w:pPr>
        <w:rPr>
          <w:rFonts w:ascii="Arial" w:hAnsi="Arial"/>
          <w:sz w:val="20"/>
          <w:szCs w:val="20"/>
          <w:lang w:val="en-US"/>
        </w:rPr>
      </w:pPr>
      <w:bookmarkStart w:id="0" w:name="_hw03ohb9j2h6"/>
      <w:bookmarkEnd w:id="0"/>
      <w:r w:rsidRPr="00AD3CA6">
        <w:rPr>
          <w:rFonts w:ascii="Arial" w:hAnsi="Arial"/>
          <w:sz w:val="21"/>
          <w:szCs w:val="21"/>
          <w:lang w:val="en-US"/>
        </w:rPr>
        <w:t>Proje</w:t>
      </w:r>
      <w:r>
        <w:rPr>
          <w:rFonts w:ascii="Arial" w:hAnsi="Arial"/>
          <w:sz w:val="21"/>
          <w:szCs w:val="21"/>
          <w:lang w:val="en-US"/>
        </w:rPr>
        <w:t>k</w:t>
      </w:r>
      <w:r w:rsidRPr="00AD3CA6">
        <w:rPr>
          <w:rFonts w:ascii="Arial" w:hAnsi="Arial"/>
          <w:sz w:val="21"/>
          <w:szCs w:val="21"/>
          <w:lang w:val="en-US"/>
        </w:rPr>
        <w:t>t: {{project-name}}</w:t>
      </w:r>
    </w:p>
    <w:p w14:paraId="6DF88CBA" w14:textId="77777777" w:rsidR="00C04762" w:rsidRPr="00AD3CA6" w:rsidRDefault="00C04762" w:rsidP="00C04762">
      <w:pPr>
        <w:rPr>
          <w:rFonts w:ascii="Arial" w:hAnsi="Arial"/>
          <w:sz w:val="21"/>
          <w:szCs w:val="21"/>
          <w:lang w:val="en-US"/>
        </w:rPr>
      </w:pPr>
      <w:r w:rsidRPr="00F25A68">
        <w:rPr>
          <w:rFonts w:ascii="Arial" w:hAnsi="Arial"/>
          <w:sz w:val="21"/>
          <w:szCs w:val="21"/>
          <w:lang w:val="en-US"/>
        </w:rPr>
        <w:t>Jelentést létrehozta</w:t>
      </w:r>
      <w:r w:rsidRPr="00AD3CA6">
        <w:rPr>
          <w:rFonts w:ascii="Arial" w:hAnsi="Arial"/>
          <w:sz w:val="21"/>
          <w:szCs w:val="21"/>
          <w:lang w:val="en-US"/>
        </w:rPr>
        <w:t>: {{Author}}</w:t>
      </w:r>
    </w:p>
    <w:p w14:paraId="733BBDB8" w14:textId="77777777" w:rsidR="00C04762" w:rsidRPr="00AD3CA6" w:rsidRDefault="00C04762" w:rsidP="00C04762">
      <w:pPr>
        <w:rPr>
          <w:rFonts w:ascii="Arial" w:hAnsi="Arial"/>
          <w:sz w:val="21"/>
          <w:szCs w:val="21"/>
          <w:lang w:val="en-US"/>
        </w:rPr>
      </w:pPr>
      <w:r w:rsidRPr="00F25A68">
        <w:rPr>
          <w:rFonts w:ascii="Arial" w:hAnsi="Arial"/>
          <w:sz w:val="21"/>
          <w:szCs w:val="21"/>
          <w:lang w:val="en-US"/>
        </w:rPr>
        <w:t>Jelentés dátuma</w:t>
      </w:r>
      <w:r w:rsidRPr="00AD3CA6">
        <w:rPr>
          <w:rFonts w:ascii="Arial" w:hAnsi="Arial"/>
          <w:sz w:val="21"/>
          <w:szCs w:val="21"/>
          <w:lang w:val="en-US"/>
        </w:rPr>
        <w:t>: {{Today}}</w:t>
      </w:r>
    </w:p>
    <w:p w14:paraId="0D07E136" w14:textId="199EB9BE" w:rsidR="00BB7C94" w:rsidRPr="00AD3CA6" w:rsidRDefault="00E67539" w:rsidP="00BB7C94">
      <w:pPr>
        <w:spacing w:line="240" w:lineRule="auto"/>
        <w:rPr>
          <w:rFonts w:ascii="Arial" w:hAnsi="Arial"/>
          <w:lang w:val="en-US"/>
        </w:rPr>
      </w:pPr>
      <w:r w:rsidRPr="00AD3CA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AD3CA6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AD3CA6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en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798BE6A9" w:rsidR="008E5F99" w:rsidRPr="00AD3CA6" w:rsidRDefault="00C04762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>
            <w:rPr>
              <w:rStyle w:val="normaltextrun"/>
              <w:rFonts w:ascii="Calibri" w:hAnsi="Calibri" w:cs="Calibri"/>
              <w:bdr w:val="none" w:sz="0" w:space="0" w:color="auto" w:frame="1"/>
              <w:lang w:val="hu-HU"/>
            </w:rPr>
            <w:t>Tartalomjegyzék</w:t>
          </w:r>
          <w:r w:rsidR="00E95D2B" w:rsidRPr="00AD3CA6">
            <w:rPr>
              <w:rFonts w:ascii="Arial" w:hAnsi="Arial" w:cs="Arial"/>
            </w:rPr>
            <w:tab/>
          </w:r>
        </w:p>
        <w:p w14:paraId="4858F6C9" w14:textId="0330D832" w:rsidR="00AD3CA6" w:rsidRDefault="00501A10">
          <w:pPr>
            <w:pStyle w:val="Verzeichnis1"/>
            <w:tabs>
              <w:tab w:val="right" w:pos="9730"/>
            </w:tabs>
            <w:rPr>
              <w:rFonts w:eastAsiaTheme="minorEastAsia" w:cstheme="minorBidi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8969" w:history="1">
            <w:r w:rsidR="00AD3CA6" w:rsidRPr="00070EFE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 w:rsidR="00AD3CA6">
              <w:rPr>
                <w:noProof/>
                <w:webHidden/>
              </w:rPr>
              <w:tab/>
            </w:r>
            <w:r w:rsidR="00AD3CA6">
              <w:rPr>
                <w:noProof/>
                <w:webHidden/>
              </w:rPr>
              <w:fldChar w:fldCharType="begin"/>
            </w:r>
            <w:r w:rsidR="00AD3CA6">
              <w:rPr>
                <w:noProof/>
                <w:webHidden/>
              </w:rPr>
              <w:instrText xml:space="preserve"> PAGEREF _Toc135918969 \h </w:instrText>
            </w:r>
            <w:r w:rsidR="00AD3CA6">
              <w:rPr>
                <w:noProof/>
                <w:webHidden/>
              </w:rPr>
            </w:r>
            <w:r w:rsidR="00AD3CA6">
              <w:rPr>
                <w:noProof/>
                <w:webHidden/>
              </w:rPr>
              <w:fldChar w:fldCharType="separate"/>
            </w:r>
            <w:r w:rsidR="00AD3CA6">
              <w:rPr>
                <w:noProof/>
                <w:webHidden/>
              </w:rPr>
              <w:t>3</w:t>
            </w:r>
            <w:r w:rsidR="00AD3CA6">
              <w:rPr>
                <w:noProof/>
                <w:webHidden/>
              </w:rPr>
              <w:fldChar w:fldCharType="end"/>
            </w:r>
          </w:hyperlink>
        </w:p>
        <w:p w14:paraId="18004FAB" w14:textId="20B3F794" w:rsidR="00AD3CA6" w:rsidRDefault="00000000">
          <w:pPr>
            <w:pStyle w:val="Verzeichnis2"/>
            <w:tabs>
              <w:tab w:val="right" w:pos="9730"/>
            </w:tabs>
            <w:rPr>
              <w:rFonts w:eastAsiaTheme="minorEastAsia" w:cstheme="minorBidi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8970" w:history="1">
            <w:r w:rsidR="00AD3CA6" w:rsidRPr="00070EFE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 w:rsidR="00AD3CA6">
              <w:rPr>
                <w:noProof/>
                <w:webHidden/>
              </w:rPr>
              <w:tab/>
            </w:r>
            <w:r w:rsidR="00AD3CA6">
              <w:rPr>
                <w:noProof/>
                <w:webHidden/>
              </w:rPr>
              <w:fldChar w:fldCharType="begin"/>
            </w:r>
            <w:r w:rsidR="00AD3CA6">
              <w:rPr>
                <w:noProof/>
                <w:webHidden/>
              </w:rPr>
              <w:instrText xml:space="preserve"> PAGEREF _Toc135918970 \h </w:instrText>
            </w:r>
            <w:r w:rsidR="00AD3CA6">
              <w:rPr>
                <w:noProof/>
                <w:webHidden/>
              </w:rPr>
            </w:r>
            <w:r w:rsidR="00AD3CA6">
              <w:rPr>
                <w:noProof/>
                <w:webHidden/>
              </w:rPr>
              <w:fldChar w:fldCharType="separate"/>
            </w:r>
            <w:r w:rsidR="00AD3CA6">
              <w:rPr>
                <w:noProof/>
                <w:webHidden/>
              </w:rPr>
              <w:t>3</w:t>
            </w:r>
            <w:r w:rsidR="00AD3CA6">
              <w:rPr>
                <w:noProof/>
                <w:webHidden/>
              </w:rPr>
              <w:fldChar w:fldCharType="end"/>
            </w:r>
          </w:hyperlink>
        </w:p>
        <w:p w14:paraId="27DF5D10" w14:textId="5EFD1402" w:rsidR="008E5F99" w:rsidRPr="00AD3CA6" w:rsidRDefault="00501A10" w:rsidP="00053A97">
          <w:pPr>
            <w:rPr>
              <w:rFonts w:ascii="Arial" w:hAnsi="Arial"/>
              <w:lang w:val="en-US"/>
            </w:rPr>
          </w:pPr>
          <w:r w:rsidRPr="00AD3CA6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AD3CA6" w:rsidRDefault="008E5F99">
      <w:pPr>
        <w:spacing w:line="240" w:lineRule="auto"/>
        <w:rPr>
          <w:rFonts w:ascii="Arial" w:hAnsi="Arial"/>
          <w:lang w:val="en-US"/>
        </w:rPr>
      </w:pPr>
      <w:r w:rsidRPr="00AD3CA6">
        <w:rPr>
          <w:rFonts w:ascii="Arial" w:hAnsi="Arial"/>
          <w:lang w:val="en-US"/>
        </w:rPr>
        <w:br w:type="page"/>
      </w:r>
    </w:p>
    <w:p w14:paraId="4BF8E181" w14:textId="77777777" w:rsidR="00BB7C94" w:rsidRPr="00AD3CA6" w:rsidRDefault="00BB7C94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lastRenderedPageBreak/>
        <w:t>{{pins}}</w:t>
      </w:r>
    </w:p>
    <w:p w14:paraId="25EFE9FB" w14:textId="77777777" w:rsidR="00053A97" w:rsidRPr="00AD3CA6" w:rsidRDefault="00053A97" w:rsidP="00053A97">
      <w:pPr>
        <w:pStyle w:val="berschrift1"/>
        <w:rPr>
          <w:rFonts w:ascii="Arial" w:hAnsi="Arial" w:cs="Arial"/>
          <w:sz w:val="15"/>
          <w:lang w:val="en-US"/>
        </w:rPr>
      </w:pPr>
      <w:bookmarkStart w:id="1" w:name="_Toc509310938"/>
      <w:bookmarkStart w:id="2" w:name="_Toc515875245"/>
      <w:bookmarkStart w:id="3" w:name="_Toc135918969"/>
      <w:r w:rsidRPr="00AD3CA6">
        <w:rPr>
          <w:rFonts w:ascii="Arial" w:hAnsi="Arial" w:cs="Arial"/>
          <w:lang w:val="en-US"/>
        </w:rPr>
        <w:t>Pin #{{pin-number}}</w:t>
      </w:r>
      <w:bookmarkEnd w:id="1"/>
      <w:r w:rsidRPr="00AD3CA6">
        <w:rPr>
          <w:rFonts w:ascii="Arial" w:hAnsi="Arial" w:cs="Arial"/>
          <w:lang w:val="en-US"/>
        </w:rPr>
        <w:t xml:space="preserve"> – {{pin-title}}</w:t>
      </w:r>
      <w:bookmarkEnd w:id="2"/>
      <w:bookmarkEnd w:id="3"/>
    </w:p>
    <w:p w14:paraId="7FF00D09" w14:textId="77777777" w:rsidR="00245CDF" w:rsidRPr="00AD3CA6" w:rsidRDefault="00245CDF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C04762" w:rsidRPr="00C04762" w14:paraId="2C08696B" w14:textId="77777777" w:rsidTr="00E011A9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730FDB8" w14:textId="264C2655" w:rsidR="00C04762" w:rsidRPr="00AD3CA6" w:rsidRDefault="00C04762" w:rsidP="00C0476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Kategória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6D824199" w14:textId="611754F7" w:rsidR="00C04762" w:rsidRPr="00AD3CA6" w:rsidRDefault="00C04762" w:rsidP="00C04762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391B8EE8" w14:textId="06F50697" w:rsidR="00C04762" w:rsidRPr="00AD3CA6" w:rsidRDefault="00C04762" w:rsidP="00C0476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Terv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vAlign w:val="bottom"/>
          </w:tcPr>
          <w:p w14:paraId="71462BBA" w14:textId="0A39D3EF" w:rsidR="00C04762" w:rsidRPr="00C04762" w:rsidRDefault="00C04762" w:rsidP="00C04762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F25A68">
              <w:rPr>
                <w:rFonts w:ascii="Arial" w:hAnsi="Arial"/>
                <w:sz w:val="20"/>
                <w:szCs w:val="20"/>
                <w:lang w:val="de-AT"/>
              </w:rPr>
              <w:t xml:space="preserve">{{pin-plan-name}} </w:t>
            </w:r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V{{pin-plan-version}}</w:t>
            </w:r>
          </w:p>
        </w:tc>
      </w:tr>
      <w:tr w:rsidR="00C04762" w:rsidRPr="00AD3CA6" w14:paraId="424FECB6" w14:textId="77777777" w:rsidTr="00E011A9">
        <w:trPr>
          <w:trHeight w:val="264"/>
        </w:trPr>
        <w:tc>
          <w:tcPr>
            <w:tcW w:w="1560" w:type="dxa"/>
            <w:shd w:val="clear" w:color="auto" w:fill="auto"/>
          </w:tcPr>
          <w:p w14:paraId="59C1089C" w14:textId="5707A8EB" w:rsidR="00C04762" w:rsidRPr="00AD3CA6" w:rsidRDefault="00C04762" w:rsidP="00C0476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Állapot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</w:tcPr>
          <w:p w14:paraId="5D74213C" w14:textId="72A5F814" w:rsidR="00C04762" w:rsidRPr="00AD3CA6" w:rsidRDefault="00C04762" w:rsidP="00C04762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4B2BEF76" w14:textId="6338F376" w:rsidR="00C04762" w:rsidRPr="00AD3CA6" w:rsidRDefault="00C04762" w:rsidP="00C0476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Létrehozta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6F8E5496" w14:textId="3FE5E966" w:rsidR="00C04762" w:rsidRPr="00AD3CA6" w:rsidRDefault="00C04762" w:rsidP="00C04762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/ </w:t>
            </w:r>
            <w:r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0F38E374" w14:textId="77777777" w:rsidR="00B0761C" w:rsidRPr="00AD3CA6" w:rsidRDefault="00B0761C">
      <w:pPr>
        <w:rPr>
          <w:rFonts w:ascii="Arial" w:hAnsi="Arial"/>
          <w:sz w:val="2"/>
          <w:szCs w:val="2"/>
          <w:lang w:val="en-US"/>
        </w:rPr>
      </w:pPr>
    </w:p>
    <w:p w14:paraId="147A8ABF" w14:textId="77777777" w:rsidR="00EE6EFC" w:rsidRPr="00AD3CA6" w:rsidRDefault="00EE6EF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{{if-tasks}}</w:t>
      </w:r>
    </w:p>
    <w:p w14:paraId="3C297E4E" w14:textId="77777777" w:rsidR="00C36F6C" w:rsidRPr="00AD3CA6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{{tasks}}</w:t>
      </w:r>
    </w:p>
    <w:p w14:paraId="1EDF43AA" w14:textId="04FC7726" w:rsidR="00B0761C" w:rsidRPr="00AD3CA6" w:rsidRDefault="00C04762" w:rsidP="00B0761C">
      <w:pPr>
        <w:pStyle w:val="berschrift2"/>
        <w:rPr>
          <w:rFonts w:ascii="Arial" w:hAnsi="Arial"/>
          <w:lang w:val="en-US"/>
        </w:rPr>
      </w:pPr>
      <w:bookmarkStart w:id="4" w:name="_Toc509310939"/>
      <w:bookmarkStart w:id="5" w:name="_Toc515875246"/>
      <w:bookmarkStart w:id="6" w:name="_Toc135918970"/>
      <w:r>
        <w:rPr>
          <w:rFonts w:ascii="Arial" w:hAnsi="Arial"/>
          <w:lang w:val="en-US"/>
        </w:rPr>
        <w:t>Feladat</w:t>
      </w:r>
      <w:r w:rsidR="00B0761C" w:rsidRPr="00AD3CA6">
        <w:rPr>
          <w:rFonts w:ascii="Arial" w:hAnsi="Arial"/>
          <w:lang w:val="en-US"/>
        </w:rPr>
        <w:t xml:space="preserve"> #{{task-number}} {{task-title}}</w:t>
      </w:r>
      <w:bookmarkEnd w:id="4"/>
      <w:bookmarkEnd w:id="5"/>
      <w:bookmarkEnd w:id="6"/>
    </w:p>
    <w:p w14:paraId="7633959D" w14:textId="77777777" w:rsidR="00F771B3" w:rsidRPr="00AD3CA6" w:rsidRDefault="00F771B3" w:rsidP="00C36F6C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C04762" w:rsidRPr="00AD3CA6" w14:paraId="2F201F8E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FA577" w14:textId="5E0FD540" w:rsidR="00C04762" w:rsidRPr="00AD3CA6" w:rsidRDefault="00C04762" w:rsidP="00C0476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Jogosult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BA2C4" w14:textId="3CD4CC38" w:rsidR="00C04762" w:rsidRPr="00AD3CA6" w:rsidRDefault="00C04762" w:rsidP="00C0476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AD3CA6">
              <w:rPr>
                <w:rFonts w:ascii="Arial" w:hAnsi="Arial"/>
                <w:sz w:val="18"/>
                <w:szCs w:val="18"/>
                <w:lang w:val="en-US"/>
              </w:rPr>
              <w:t>{{task-assignee}} -</w:t>
            </w:r>
            <w:r w:rsidRPr="00AD3CA6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C04762" w:rsidRPr="00AD3CA6" w14:paraId="6D07D215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76938" w14:textId="27B8B0E4" w:rsidR="00C04762" w:rsidRPr="00AD3CA6" w:rsidRDefault="00C04762" w:rsidP="00C0476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Állapot</w:t>
            </w:r>
            <w:r w:rsidRPr="00AD3CA6">
              <w:rPr>
                <w:rFonts w:ascii="Arial" w:hAnsi="Arial"/>
                <w:lang w:val="en-US"/>
              </w:rPr>
              <w:t xml:space="preserve">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3C72FE" w14:textId="4C0500FD" w:rsidR="00C04762" w:rsidRPr="00AD3CA6" w:rsidRDefault="00C04762" w:rsidP="00C04762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{{taskstatus}}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14589D" w14:textId="60EF681D" w:rsidR="00C04762" w:rsidRPr="00AD3CA6" w:rsidRDefault="00C04762" w:rsidP="00C0476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Állapot</w:t>
            </w:r>
            <w:r w:rsidRPr="00AD3CA6">
              <w:rPr>
                <w:rFonts w:ascii="Arial" w:hAnsi="Arial"/>
                <w:lang w:val="en-US"/>
              </w:rPr>
              <w:t xml:space="preserve">: 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82672" w14:textId="767D8D62" w:rsidR="00C04762" w:rsidRPr="00AD3CA6" w:rsidRDefault="00C04762" w:rsidP="00C04762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{{taskstatus}}</w:t>
            </w:r>
          </w:p>
        </w:tc>
      </w:tr>
      <w:tr w:rsidR="00C04762" w:rsidRPr="00AD3CA6" w14:paraId="20A0CE3E" w14:textId="77777777" w:rsidTr="00FF2757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135455" w14:textId="65B5F737" w:rsidR="00C04762" w:rsidRPr="00AD3CA6" w:rsidRDefault="00C04762" w:rsidP="00C0476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Létrehozta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971F83" w14:textId="1128C091" w:rsidR="00C04762" w:rsidRPr="00AD3CA6" w:rsidRDefault="00C04762" w:rsidP="00C04762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lang w:val="en-US"/>
              </w:rPr>
              <w:t>{{task-created-by}} -</w:t>
            </w:r>
            <w:r w:rsidRPr="00AD3CA6">
              <w:rPr>
                <w:rFonts w:ascii="Arial" w:hAnsi="Arial"/>
                <w:color w:val="A6A6A6" w:themeColor="background1" w:themeShade="A6"/>
                <w:lang w:val="en-US"/>
              </w:rPr>
              <w:t xml:space="preserve"> ({{task-created}})</w:t>
            </w:r>
          </w:p>
        </w:tc>
      </w:tr>
    </w:tbl>
    <w:p w14:paraId="5414D858" w14:textId="77777777" w:rsidR="0077598A" w:rsidRPr="00AD3CA6" w:rsidRDefault="0077598A" w:rsidP="00C36F6C">
      <w:pPr>
        <w:rPr>
          <w:rFonts w:ascii="Arial" w:hAnsi="Arial"/>
          <w:sz w:val="2"/>
          <w:szCs w:val="2"/>
          <w:lang w:val="en-US"/>
        </w:rPr>
      </w:pPr>
    </w:p>
    <w:p w14:paraId="17AEA4CE" w14:textId="77777777" w:rsidR="00B42364" w:rsidRPr="00AD3CA6" w:rsidRDefault="00B42364" w:rsidP="00B42364">
      <w:pPr>
        <w:rPr>
          <w:rFonts w:ascii="Arial" w:hAnsi="Arial"/>
          <w:sz w:val="18"/>
          <w:szCs w:val="18"/>
          <w:lang w:val="en-US"/>
        </w:rPr>
      </w:pPr>
      <w:r w:rsidRPr="00AD3CA6">
        <w:rPr>
          <w:rFonts w:ascii="Arial" w:hAnsi="Arial"/>
          <w:sz w:val="18"/>
          <w:szCs w:val="18"/>
          <w:lang w:val="en-US"/>
        </w:rPr>
        <w:t>{{all-datasets}}</w:t>
      </w:r>
    </w:p>
    <w:p w14:paraId="26FCD92A" w14:textId="536F02D7" w:rsidR="00B42364" w:rsidRPr="00AD3CA6" w:rsidRDefault="00B42364" w:rsidP="00C36F6C">
      <w:pPr>
        <w:rPr>
          <w:rFonts w:ascii="Arial" w:hAnsi="Arial"/>
          <w:sz w:val="18"/>
          <w:szCs w:val="18"/>
          <w:lang w:val="en-US"/>
        </w:rPr>
      </w:pPr>
      <w:r w:rsidRPr="00AD3CA6">
        <w:rPr>
          <w:rFonts w:ascii="Arial" w:hAnsi="Arial"/>
          <w:sz w:val="18"/>
          <w:szCs w:val="18"/>
          <w:lang w:val="en-US"/>
        </w:rPr>
        <w:t>{{all-pf}}</w:t>
      </w:r>
    </w:p>
    <w:p w14:paraId="44D72FD4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{{comments}}</w:t>
      </w:r>
    </w:p>
    <w:p w14:paraId="0E52BEF8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{{comment-author}}</w:t>
      </w:r>
    </w:p>
    <w:p w14:paraId="1774F99A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{{comment-created-date}}</w:t>
      </w:r>
    </w:p>
    <w:p w14:paraId="7D9843B0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{{comment-text}}</w:t>
      </w:r>
    </w:p>
    <w:p w14:paraId="5569A05C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{{comment-media}}</w:t>
      </w:r>
    </w:p>
    <w:p w14:paraId="5039D924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{{/comments}}</w:t>
      </w:r>
    </w:p>
    <w:p w14:paraId="3EBC8E2C" w14:textId="0A84E2C8" w:rsidR="00C36F6C" w:rsidRPr="00AD3CA6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{{/tasks}}</w:t>
      </w:r>
    </w:p>
    <w:p w14:paraId="62A6FE88" w14:textId="77777777" w:rsidR="00CB47CC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{{end-if-tasks}}</w:t>
      </w:r>
    </w:p>
    <w:p w14:paraId="3B7F8B5C" w14:textId="77777777" w:rsidR="009A34EB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{{if-media}}</w:t>
      </w:r>
    </w:p>
    <w:p w14:paraId="27122E1A" w14:textId="77777777" w:rsidR="00F5574C" w:rsidRPr="00AD3CA6" w:rsidRDefault="00F5574C" w:rsidP="00020D5A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{{picture-table-</w:t>
      </w:r>
      <w:r w:rsidR="0077598A" w:rsidRPr="00AD3CA6">
        <w:rPr>
          <w:rFonts w:ascii="Arial" w:hAnsi="Arial"/>
          <w:sz w:val="10"/>
          <w:szCs w:val="10"/>
          <w:lang w:val="en-US"/>
        </w:rPr>
        <w:t>medium</w:t>
      </w:r>
      <w:r w:rsidRPr="00AD3CA6">
        <w:rPr>
          <w:rFonts w:ascii="Arial" w:hAnsi="Arial"/>
          <w:sz w:val="10"/>
          <w:szCs w:val="10"/>
          <w:lang w:val="en-US"/>
        </w:rPr>
        <w:t>}}</w:t>
      </w:r>
    </w:p>
    <w:p w14:paraId="7F7F6193" w14:textId="77777777" w:rsidR="00C36F6C" w:rsidRPr="00AD3CA6" w:rsidRDefault="00C36F6C" w:rsidP="00C36F6C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{{pin</w:t>
      </w:r>
      <w:r w:rsidR="00E76EB8" w:rsidRPr="00AD3CA6">
        <w:rPr>
          <w:rFonts w:ascii="Arial" w:hAnsi="Arial"/>
          <w:sz w:val="13"/>
          <w:szCs w:val="13"/>
          <w:lang w:val="en-US"/>
        </w:rPr>
        <w:t>-notes</w:t>
      </w:r>
      <w:r w:rsidR="00020D5A" w:rsidRPr="00AD3CA6">
        <w:rPr>
          <w:rFonts w:ascii="Arial" w:hAnsi="Arial"/>
          <w:sz w:val="13"/>
          <w:szCs w:val="13"/>
          <w:lang w:val="en-US"/>
        </w:rPr>
        <w:t>-format</w:t>
      </w:r>
      <w:r w:rsidRPr="00AD3CA6">
        <w:rPr>
          <w:rFonts w:ascii="Arial" w:hAnsi="Arial"/>
          <w:sz w:val="13"/>
          <w:szCs w:val="13"/>
          <w:lang w:val="en-US"/>
        </w:rPr>
        <w:t>}}</w:t>
      </w:r>
    </w:p>
    <w:p w14:paraId="54CF4534" w14:textId="77777777" w:rsidR="00020D5A" w:rsidRPr="00AD3CA6" w:rsidRDefault="00020D5A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{{pin-media-without-notes}}</w:t>
      </w:r>
    </w:p>
    <w:p w14:paraId="2E9EBF06" w14:textId="77777777" w:rsidR="009A34EB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{{end-if-media}}</w:t>
      </w:r>
    </w:p>
    <w:p w14:paraId="1B130892" w14:textId="77777777" w:rsidR="00402AC2" w:rsidRPr="00AD3CA6" w:rsidRDefault="00402AC2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{{pagebreak}}</w:t>
      </w:r>
    </w:p>
    <w:p w14:paraId="443C9624" w14:textId="77777777" w:rsidR="00E76EB8" w:rsidRPr="00AD3CA6" w:rsidRDefault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{{/pins}}</w:t>
      </w:r>
    </w:p>
    <w:sectPr w:rsidR="00E76EB8" w:rsidRPr="00AD3CA6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77DA72" w14:textId="77777777" w:rsidR="00B4174B" w:rsidRDefault="00B4174B" w:rsidP="00BB7C94">
      <w:pPr>
        <w:spacing w:line="240" w:lineRule="auto"/>
      </w:pPr>
      <w:r>
        <w:separator/>
      </w:r>
    </w:p>
  </w:endnote>
  <w:endnote w:type="continuationSeparator" w:id="0">
    <w:p w14:paraId="6FF2927D" w14:textId="77777777" w:rsidR="00B4174B" w:rsidRDefault="00B4174B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1D78EA25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AD3CA6">
      <w:rPr>
        <w:rFonts w:ascii="Arial" w:hAnsi="Arial"/>
        <w:sz w:val="18"/>
        <w:szCs w:val="18"/>
      </w:rPr>
      <w:t>of</w:t>
    </w:r>
    <w:r w:rsidRPr="00B42364">
      <w:rPr>
        <w:rFonts w:ascii="Arial" w:hAnsi="Arial"/>
        <w:sz w:val="18"/>
        <w:szCs w:val="18"/>
      </w:rPr>
      <w:t xml:space="preserve">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C04762">
      <w:rPr>
        <w:rFonts w:ascii="Arial" w:hAnsi="Arial"/>
        <w:sz w:val="18"/>
        <w:szCs w:val="18"/>
      </w:rPr>
      <w:t>oldal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871020" w14:textId="77777777" w:rsidR="00B4174B" w:rsidRDefault="00B4174B" w:rsidP="00BB7C94">
      <w:pPr>
        <w:spacing w:line="240" w:lineRule="auto"/>
      </w:pPr>
      <w:r>
        <w:separator/>
      </w:r>
    </w:p>
  </w:footnote>
  <w:footnote w:type="continuationSeparator" w:id="0">
    <w:p w14:paraId="14BED4F8" w14:textId="77777777" w:rsidR="00B4174B" w:rsidRDefault="00B4174B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7F2B5BC2" w:rsidR="00BF557A" w:rsidRPr="00B42364" w:rsidRDefault="00C04762" w:rsidP="00C04762">
    <w:pPr>
      <w:pStyle w:val="Kopfzeile"/>
      <w:rPr>
        <w:rFonts w:ascii="Arial" w:hAnsi="Arial"/>
        <w:sz w:val="20"/>
        <w:szCs w:val="20"/>
      </w:rPr>
    </w:pPr>
    <w:r w:rsidRPr="00F25A68">
      <w:rPr>
        <w:rFonts w:ascii="Arial" w:hAnsi="Arial"/>
      </w:rPr>
      <w:t>Dátum</w:t>
    </w:r>
    <w:r w:rsidRPr="00B42364">
      <w:rPr>
        <w:rFonts w:ascii="Arial" w:hAnsi="Arial"/>
        <w:sz w:val="20"/>
        <w:szCs w:val="20"/>
      </w:rPr>
      <w:t>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3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B0F8A"/>
    <w:rsid w:val="00AC7D42"/>
    <w:rsid w:val="00AD1299"/>
    <w:rsid w:val="00AD3CA6"/>
    <w:rsid w:val="00AD5E5B"/>
    <w:rsid w:val="00AF7685"/>
    <w:rsid w:val="00B04CE2"/>
    <w:rsid w:val="00B0761C"/>
    <w:rsid w:val="00B13F08"/>
    <w:rsid w:val="00B23911"/>
    <w:rsid w:val="00B3137B"/>
    <w:rsid w:val="00B33F06"/>
    <w:rsid w:val="00B4174B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04762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E011A9"/>
    <w:rsid w:val="00E11C11"/>
    <w:rsid w:val="00E22E82"/>
    <w:rsid w:val="00E23614"/>
    <w:rsid w:val="00E27BAF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150</Words>
  <Characters>951</Characters>
  <Application>Microsoft Office Word</Application>
  <DocSecurity>0</DocSecurity>
  <Lines>7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33</cp:revision>
  <dcterms:created xsi:type="dcterms:W3CDTF">2020-12-02T13:32:00Z</dcterms:created>
  <dcterms:modified xsi:type="dcterms:W3CDTF">2023-09-27T15:16:00Z</dcterms:modified>
</cp:coreProperties>
</file>