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A590" w14:textId="77777777" w:rsidR="00BB7C94" w:rsidRPr="005B05EB" w:rsidRDefault="00BB7C94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{{pins}}</w:t>
      </w:r>
    </w:p>
    <w:p w14:paraId="6A757361" w14:textId="77777777" w:rsidR="00053A97" w:rsidRPr="005B05EB" w:rsidRDefault="00053A97" w:rsidP="00053A97">
      <w:pPr>
        <w:pStyle w:val="berschrift1"/>
        <w:rPr>
          <w:rFonts w:ascii="Arial" w:hAnsi="Arial" w:cs="Arial"/>
          <w:sz w:val="15"/>
          <w:lang w:val="en-US"/>
        </w:rPr>
      </w:pPr>
      <w:bookmarkStart w:id="0" w:name="_Toc509310938"/>
      <w:bookmarkStart w:id="1" w:name="_Toc515875245"/>
      <w:bookmarkStart w:id="2" w:name="_Toc58486804"/>
      <w:r w:rsidRPr="005B05EB">
        <w:rPr>
          <w:rFonts w:ascii="Arial" w:hAnsi="Arial" w:cs="Arial"/>
          <w:lang w:val="en-US"/>
        </w:rPr>
        <w:t>Pin #{{pin-number}}</w:t>
      </w:r>
      <w:bookmarkEnd w:id="0"/>
      <w:r w:rsidRPr="005B05EB">
        <w:rPr>
          <w:rFonts w:ascii="Arial" w:hAnsi="Arial" w:cs="Arial"/>
          <w:lang w:val="en-US"/>
        </w:rPr>
        <w:t xml:space="preserve"> – {{pin-title}}</w:t>
      </w:r>
      <w:bookmarkEnd w:id="1"/>
      <w:bookmarkEnd w:id="2"/>
    </w:p>
    <w:p w14:paraId="36D849EC" w14:textId="77777777" w:rsidR="00245CDF" w:rsidRPr="005B05EB" w:rsidRDefault="00245CDF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{{pin-plan-snippet-large}}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8" w:type="dxa"/>
        </w:tblCellMar>
        <w:tblLook w:val="04A0" w:firstRow="1" w:lastRow="0" w:firstColumn="1" w:lastColumn="0" w:noHBand="0" w:noVBand="1"/>
      </w:tblPr>
      <w:tblGrid>
        <w:gridCol w:w="1560"/>
        <w:gridCol w:w="2551"/>
        <w:gridCol w:w="1276"/>
        <w:gridCol w:w="4252"/>
      </w:tblGrid>
      <w:tr w:rsidR="00A53E44" w:rsidRPr="00F25A68" w14:paraId="0154162D" w14:textId="77777777" w:rsidTr="00526615">
        <w:trPr>
          <w:trHeight w:val="284"/>
        </w:trPr>
        <w:tc>
          <w:tcPr>
            <w:tcW w:w="1560" w:type="dxa"/>
            <w:shd w:val="clear" w:color="auto" w:fill="auto"/>
            <w:vAlign w:val="bottom"/>
          </w:tcPr>
          <w:p w14:paraId="3336B294" w14:textId="77777777" w:rsidR="00A53E44" w:rsidRPr="00AD3CA6" w:rsidRDefault="00A53E44" w:rsidP="00526615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Kategória</w:t>
            </w:r>
            <w:proofErr w:type="spellEnd"/>
            <w:r w:rsidRPr="00AD3CA6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6DB580" w14:textId="77777777" w:rsidR="00A53E44" w:rsidRPr="00AD3CA6" w:rsidRDefault="00A53E44" w:rsidP="00526615">
            <w:pPr>
              <w:spacing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AD3CA6">
              <w:rPr>
                <w:rFonts w:ascii="Arial" w:hAnsi="Arial"/>
                <w:sz w:val="20"/>
                <w:szCs w:val="20"/>
                <w:lang w:val="en-US"/>
              </w:rPr>
              <w:t>{{Pin-Category}}</w:t>
            </w:r>
          </w:p>
        </w:tc>
        <w:tc>
          <w:tcPr>
            <w:tcW w:w="1276" w:type="dxa"/>
            <w:vAlign w:val="bottom"/>
          </w:tcPr>
          <w:p w14:paraId="0FD8D242" w14:textId="77777777" w:rsidR="00A53E44" w:rsidRPr="00AD3CA6" w:rsidRDefault="00A53E44" w:rsidP="00526615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Terv</w:t>
            </w:r>
            <w:proofErr w:type="spellEnd"/>
            <w:r w:rsidRPr="00AD3CA6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4252" w:type="dxa"/>
            <w:vAlign w:val="bottom"/>
          </w:tcPr>
          <w:p w14:paraId="0C06F0E4" w14:textId="77777777" w:rsidR="00A53E44" w:rsidRPr="00F25A68" w:rsidRDefault="00A53E44" w:rsidP="00526615">
            <w:pPr>
              <w:spacing w:line="240" w:lineRule="auto"/>
              <w:rPr>
                <w:rFonts w:ascii="Arial" w:hAnsi="Arial"/>
                <w:sz w:val="20"/>
                <w:szCs w:val="20"/>
                <w:lang w:val="de-AT"/>
              </w:rPr>
            </w:pPr>
            <w:r w:rsidRPr="00F25A68">
              <w:rPr>
                <w:rFonts w:ascii="Arial" w:hAnsi="Arial"/>
                <w:sz w:val="20"/>
                <w:szCs w:val="20"/>
                <w:lang w:val="de-AT"/>
              </w:rPr>
              <w:t>{{</w:t>
            </w:r>
            <w:proofErr w:type="spellStart"/>
            <w:r w:rsidRPr="00F25A68">
              <w:rPr>
                <w:rFonts w:ascii="Arial" w:hAnsi="Arial"/>
                <w:sz w:val="20"/>
                <w:szCs w:val="20"/>
                <w:lang w:val="de-AT"/>
              </w:rPr>
              <w:t>pin</w:t>
            </w:r>
            <w:proofErr w:type="spellEnd"/>
            <w:r w:rsidRPr="00F25A68">
              <w:rPr>
                <w:rFonts w:ascii="Arial" w:hAnsi="Arial"/>
                <w:sz w:val="20"/>
                <w:szCs w:val="20"/>
                <w:lang w:val="de-AT"/>
              </w:rPr>
              <w:t xml:space="preserve">-plan-name}} </w:t>
            </w:r>
            <w:r w:rsidRPr="00F25A68">
              <w:rPr>
                <w:rFonts w:ascii="Arial" w:hAnsi="Arial"/>
                <w:color w:val="A6A6A6" w:themeColor="background1" w:themeShade="A6"/>
                <w:sz w:val="16"/>
                <w:szCs w:val="16"/>
                <w:lang w:val="de-AT"/>
              </w:rPr>
              <w:t>V{{</w:t>
            </w:r>
            <w:proofErr w:type="spellStart"/>
            <w:r w:rsidRPr="00F25A68">
              <w:rPr>
                <w:rFonts w:ascii="Arial" w:hAnsi="Arial"/>
                <w:color w:val="A6A6A6" w:themeColor="background1" w:themeShade="A6"/>
                <w:sz w:val="16"/>
                <w:szCs w:val="16"/>
                <w:lang w:val="de-AT"/>
              </w:rPr>
              <w:t>pin</w:t>
            </w:r>
            <w:proofErr w:type="spellEnd"/>
            <w:r w:rsidRPr="00F25A68">
              <w:rPr>
                <w:rFonts w:ascii="Arial" w:hAnsi="Arial"/>
                <w:color w:val="A6A6A6" w:themeColor="background1" w:themeShade="A6"/>
                <w:sz w:val="16"/>
                <w:szCs w:val="16"/>
                <w:lang w:val="de-AT"/>
              </w:rPr>
              <w:t>-plan-version}}</w:t>
            </w:r>
          </w:p>
        </w:tc>
      </w:tr>
      <w:tr w:rsidR="00A53E44" w:rsidRPr="00AD3CA6" w14:paraId="2ADDDA8C" w14:textId="77777777" w:rsidTr="00526615">
        <w:trPr>
          <w:trHeight w:val="264"/>
        </w:trPr>
        <w:tc>
          <w:tcPr>
            <w:tcW w:w="1560" w:type="dxa"/>
            <w:shd w:val="clear" w:color="auto" w:fill="auto"/>
          </w:tcPr>
          <w:p w14:paraId="11E36A6F" w14:textId="77777777" w:rsidR="00A53E44" w:rsidRPr="00AD3CA6" w:rsidRDefault="00A53E44" w:rsidP="00526615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Állapot</w:t>
            </w:r>
            <w:proofErr w:type="spellEnd"/>
            <w:r w:rsidRPr="00AD3CA6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2551" w:type="dxa"/>
            <w:shd w:val="clear" w:color="auto" w:fill="auto"/>
          </w:tcPr>
          <w:p w14:paraId="5C76CCA3" w14:textId="77777777" w:rsidR="00A53E44" w:rsidRPr="00AD3CA6" w:rsidRDefault="00A53E44" w:rsidP="00526615">
            <w:pPr>
              <w:spacing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AD3CA6">
              <w:rPr>
                <w:rFonts w:ascii="Arial" w:hAnsi="Arial"/>
                <w:sz w:val="20"/>
                <w:szCs w:val="20"/>
                <w:lang w:val="en-US"/>
              </w:rPr>
              <w:t>{{Pin-Status}}</w:t>
            </w:r>
          </w:p>
        </w:tc>
        <w:tc>
          <w:tcPr>
            <w:tcW w:w="1276" w:type="dxa"/>
          </w:tcPr>
          <w:p w14:paraId="549563EA" w14:textId="77777777" w:rsidR="00A53E44" w:rsidRPr="00AD3CA6" w:rsidRDefault="00A53E44" w:rsidP="00526615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Létrehozta</w:t>
            </w:r>
            <w:proofErr w:type="spellEnd"/>
            <w:r w:rsidRPr="00AD3CA6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4252" w:type="dxa"/>
          </w:tcPr>
          <w:p w14:paraId="0226F050" w14:textId="77777777" w:rsidR="00A53E44" w:rsidRPr="00AD3CA6" w:rsidRDefault="00A53E44" w:rsidP="00526615">
            <w:pPr>
              <w:spacing w:line="240" w:lineRule="auto"/>
              <w:rPr>
                <w:rFonts w:ascii="Arial" w:hAnsi="Arial"/>
                <w:color w:val="000000" w:themeColor="text1"/>
                <w:sz w:val="20"/>
                <w:szCs w:val="20"/>
                <w:lang w:val="en-US"/>
              </w:rPr>
            </w:pPr>
            <w:r w:rsidRPr="00AD3CA6">
              <w:rPr>
                <w:rFonts w:ascii="Arial" w:hAnsi="Arial"/>
                <w:color w:val="000000" w:themeColor="text1"/>
                <w:sz w:val="20"/>
                <w:szCs w:val="20"/>
                <w:lang w:val="en-US"/>
              </w:rPr>
              <w:t xml:space="preserve">{{Pin-Created-By}} / </w:t>
            </w:r>
            <w:r w:rsidRPr="00AD3CA6">
              <w:rPr>
                <w:rFonts w:ascii="Arial" w:hAnsi="Arial"/>
                <w:color w:val="A6A6A6" w:themeColor="background1" w:themeShade="A6"/>
                <w:sz w:val="16"/>
                <w:szCs w:val="16"/>
                <w:lang w:val="en-US"/>
              </w:rPr>
              <w:t>{{Pin-Created}}</w:t>
            </w:r>
          </w:p>
        </w:tc>
      </w:tr>
    </w:tbl>
    <w:p w14:paraId="130D4310" w14:textId="18B8B3EC" w:rsidR="00EE6EFC" w:rsidRPr="005B05EB" w:rsidRDefault="00EE6EF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{{if-tasks}}</w:t>
      </w:r>
    </w:p>
    <w:p w14:paraId="7ED27096" w14:textId="77777777" w:rsidR="00C36F6C" w:rsidRPr="005B05EB" w:rsidRDefault="00C36F6C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{{tasks}}</w:t>
      </w:r>
    </w:p>
    <w:p w14:paraId="6A361809" w14:textId="1C9DFB16" w:rsidR="00B0761C" w:rsidRPr="005B05EB" w:rsidRDefault="00A53E44" w:rsidP="00B0761C">
      <w:pPr>
        <w:pStyle w:val="berschrift2"/>
        <w:rPr>
          <w:rFonts w:ascii="Arial" w:hAnsi="Arial"/>
          <w:lang w:val="en-US"/>
        </w:rPr>
      </w:pPr>
      <w:bookmarkStart w:id="3" w:name="_Toc509310939"/>
      <w:bookmarkStart w:id="4" w:name="_Toc515875246"/>
      <w:bookmarkStart w:id="5" w:name="_Toc58486805"/>
      <w:proofErr w:type="spellStart"/>
      <w:r>
        <w:rPr>
          <w:rFonts w:ascii="Arial" w:hAnsi="Arial"/>
          <w:lang w:val="en-US"/>
        </w:rPr>
        <w:t>Feladat</w:t>
      </w:r>
      <w:proofErr w:type="spellEnd"/>
      <w:r w:rsidR="00B0761C" w:rsidRPr="005B05EB">
        <w:rPr>
          <w:rFonts w:ascii="Arial" w:hAnsi="Arial"/>
          <w:lang w:val="en-US"/>
        </w:rPr>
        <w:t xml:space="preserve"> #{{task-number}} {{task-title}}</w:t>
      </w:r>
      <w:bookmarkEnd w:id="3"/>
      <w:bookmarkEnd w:id="4"/>
      <w:bookmarkEnd w:id="5"/>
    </w:p>
    <w:p w14:paraId="384500B0" w14:textId="77777777" w:rsidR="00F771B3" w:rsidRPr="005B05EB" w:rsidRDefault="00F771B3" w:rsidP="00C36F6C">
      <w:pPr>
        <w:rPr>
          <w:rFonts w:ascii="Arial" w:hAnsi="Arial"/>
          <w:sz w:val="2"/>
          <w:szCs w:val="2"/>
          <w:lang w:val="en-US"/>
        </w:rPr>
      </w:pPr>
    </w:p>
    <w:tbl>
      <w:tblPr>
        <w:tblStyle w:val="Tabellenraster"/>
        <w:tblW w:w="9639" w:type="dxa"/>
        <w:tblCellMar>
          <w:left w:w="128" w:type="dxa"/>
        </w:tblCellMar>
        <w:tblLook w:val="0600" w:firstRow="0" w:lastRow="0" w:firstColumn="0" w:lastColumn="0" w:noHBand="1" w:noVBand="1"/>
      </w:tblPr>
      <w:tblGrid>
        <w:gridCol w:w="1560"/>
        <w:gridCol w:w="2551"/>
        <w:gridCol w:w="1276"/>
        <w:gridCol w:w="4252"/>
      </w:tblGrid>
      <w:tr w:rsidR="00A53E44" w:rsidRPr="005B05EB" w14:paraId="1521ED8C" w14:textId="77777777" w:rsidTr="00FF2757">
        <w:trPr>
          <w:trHeight w:val="28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83D99" w14:textId="2BBC53EE" w:rsidR="00A53E44" w:rsidRPr="005B05EB" w:rsidRDefault="00A53E44" w:rsidP="00A53E44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Jogosult</w:t>
            </w:r>
            <w:proofErr w:type="spellEnd"/>
            <w:r w:rsidRPr="00AD3CA6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FF25E" w14:textId="7A0A7672" w:rsidR="00A53E44" w:rsidRPr="005B05EB" w:rsidRDefault="00A53E44" w:rsidP="00A53E44">
            <w:pPr>
              <w:rPr>
                <w:rFonts w:ascii="Arial" w:hAnsi="Arial"/>
                <w:i/>
                <w:sz w:val="16"/>
                <w:szCs w:val="16"/>
                <w:lang w:val="en-US"/>
              </w:rPr>
            </w:pPr>
            <w:r w:rsidRPr="00AD3CA6">
              <w:rPr>
                <w:rFonts w:ascii="Arial" w:hAnsi="Arial"/>
                <w:sz w:val="18"/>
                <w:szCs w:val="18"/>
                <w:lang w:val="en-US"/>
              </w:rPr>
              <w:t>{{task-assignee}} -</w:t>
            </w:r>
            <w:r w:rsidRPr="00AD3CA6">
              <w:rPr>
                <w:rFonts w:ascii="Arial" w:hAnsi="Arial"/>
                <w:i/>
                <w:sz w:val="16"/>
                <w:szCs w:val="16"/>
                <w:lang w:val="en-US"/>
              </w:rPr>
              <w:t xml:space="preserve"> </w:t>
            </w:r>
            <w:r w:rsidRPr="00AD3CA6">
              <w:rPr>
                <w:rFonts w:ascii="Arial" w:hAnsi="Arial"/>
                <w:color w:val="A6A6A6" w:themeColor="background1" w:themeShade="A6"/>
                <w:sz w:val="18"/>
                <w:lang w:val="en-US"/>
              </w:rPr>
              <w:t>{{task-assignee-company}}</w:t>
            </w:r>
          </w:p>
        </w:tc>
      </w:tr>
      <w:tr w:rsidR="00A53E44" w:rsidRPr="005B05EB" w14:paraId="0103A6AF" w14:textId="77777777" w:rsidTr="00FF2757">
        <w:trPr>
          <w:trHeight w:val="28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CED4" w14:textId="02034075" w:rsidR="00A53E44" w:rsidRPr="005B05EB" w:rsidRDefault="00A53E44" w:rsidP="00A53E44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Állapot</w:t>
            </w:r>
            <w:proofErr w:type="spellEnd"/>
            <w:r w:rsidRPr="00AD3CA6">
              <w:rPr>
                <w:rFonts w:ascii="Arial" w:hAnsi="Arial"/>
                <w:lang w:val="en-US"/>
              </w:rPr>
              <w:t xml:space="preserve">: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572FB" w14:textId="2F4C805F" w:rsidR="00A53E44" w:rsidRPr="005B05EB" w:rsidRDefault="00A53E44" w:rsidP="00A53E44">
            <w:pPr>
              <w:pStyle w:val="Taskstandard"/>
              <w:rPr>
                <w:rFonts w:ascii="Arial" w:hAnsi="Arial"/>
                <w:lang w:val="en-US"/>
              </w:rPr>
            </w:pPr>
            <w:r w:rsidRPr="00AD3CA6">
              <w:rPr>
                <w:rFonts w:ascii="Arial" w:hAnsi="Arial"/>
                <w:lang w:val="en-US"/>
              </w:rPr>
              <w:t>{{</w:t>
            </w:r>
            <w:proofErr w:type="spellStart"/>
            <w:r w:rsidRPr="00AD3CA6">
              <w:rPr>
                <w:rFonts w:ascii="Arial" w:hAnsi="Arial"/>
                <w:lang w:val="en-US"/>
              </w:rPr>
              <w:t>taskstatus</w:t>
            </w:r>
            <w:proofErr w:type="spellEnd"/>
            <w:r w:rsidRPr="00AD3CA6">
              <w:rPr>
                <w:rFonts w:ascii="Arial" w:hAnsi="Arial"/>
                <w:lang w:val="en-US"/>
              </w:rPr>
              <w:t>}}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8EA77" w14:textId="07110CBF" w:rsidR="00A53E44" w:rsidRPr="005B05EB" w:rsidRDefault="00A53E44" w:rsidP="00A53E44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Állapot</w:t>
            </w:r>
            <w:proofErr w:type="spellEnd"/>
            <w:r w:rsidRPr="00AD3CA6">
              <w:rPr>
                <w:rFonts w:ascii="Arial" w:hAnsi="Arial"/>
                <w:lang w:val="en-US"/>
              </w:rPr>
              <w:t xml:space="preserve">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7A4A2" w14:textId="2F2B6206" w:rsidR="00A53E44" w:rsidRPr="005B05EB" w:rsidRDefault="00A53E44" w:rsidP="00A53E44">
            <w:pPr>
              <w:pStyle w:val="Taskstandard"/>
              <w:rPr>
                <w:rFonts w:ascii="Arial" w:hAnsi="Arial"/>
                <w:lang w:val="en-US"/>
              </w:rPr>
            </w:pPr>
            <w:r w:rsidRPr="00AD3CA6">
              <w:rPr>
                <w:rFonts w:ascii="Arial" w:hAnsi="Arial"/>
                <w:lang w:val="en-US"/>
              </w:rPr>
              <w:t>{{</w:t>
            </w:r>
            <w:proofErr w:type="spellStart"/>
            <w:r w:rsidRPr="00AD3CA6">
              <w:rPr>
                <w:rFonts w:ascii="Arial" w:hAnsi="Arial"/>
                <w:lang w:val="en-US"/>
              </w:rPr>
              <w:t>taskstatus</w:t>
            </w:r>
            <w:proofErr w:type="spellEnd"/>
            <w:r w:rsidRPr="00AD3CA6">
              <w:rPr>
                <w:rFonts w:ascii="Arial" w:hAnsi="Arial"/>
                <w:lang w:val="en-US"/>
              </w:rPr>
              <w:t>}}</w:t>
            </w:r>
          </w:p>
        </w:tc>
      </w:tr>
      <w:tr w:rsidR="00A53E44" w:rsidRPr="005B05EB" w14:paraId="118E80A4" w14:textId="77777777" w:rsidTr="00FF2757">
        <w:trPr>
          <w:trHeight w:val="27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E3429" w14:textId="1752A608" w:rsidR="00A53E44" w:rsidRPr="005B05EB" w:rsidRDefault="00A53E44" w:rsidP="00A53E44">
            <w:pPr>
              <w:pStyle w:val="PinBeschreibung"/>
              <w:rPr>
                <w:rFonts w:ascii="Arial" w:hAnsi="Arial"/>
                <w:lang w:val="en-US"/>
              </w:rPr>
            </w:pPr>
            <w:proofErr w:type="spellStart"/>
            <w:r w:rsidRPr="00462312">
              <w:rPr>
                <w:rFonts w:ascii="Arial" w:hAnsi="Arial"/>
                <w:lang w:val="en-US"/>
              </w:rPr>
              <w:t>Létrehozta</w:t>
            </w:r>
            <w:proofErr w:type="spellEnd"/>
            <w:r w:rsidRPr="00AD3CA6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3BF4C" w14:textId="31E8D54B" w:rsidR="00A53E44" w:rsidRPr="005B05EB" w:rsidRDefault="00A53E44" w:rsidP="00A53E44">
            <w:pPr>
              <w:pStyle w:val="Taskstandard"/>
              <w:rPr>
                <w:rFonts w:ascii="Arial" w:hAnsi="Arial"/>
                <w:lang w:val="en-US"/>
              </w:rPr>
            </w:pPr>
            <w:r w:rsidRPr="00AD3CA6">
              <w:rPr>
                <w:rFonts w:ascii="Arial" w:hAnsi="Arial"/>
                <w:color w:val="000000" w:themeColor="text1"/>
                <w:lang w:val="en-US"/>
              </w:rPr>
              <w:t>{{task-created-by}} -</w:t>
            </w:r>
            <w:r w:rsidRPr="00AD3CA6">
              <w:rPr>
                <w:rFonts w:ascii="Arial" w:hAnsi="Arial"/>
                <w:color w:val="A6A6A6" w:themeColor="background1" w:themeShade="A6"/>
                <w:lang w:val="en-US"/>
              </w:rPr>
              <w:t xml:space="preserve"> ({{task-created}})</w:t>
            </w:r>
          </w:p>
        </w:tc>
      </w:tr>
    </w:tbl>
    <w:p w14:paraId="22E9C65D" w14:textId="77777777" w:rsidR="0077598A" w:rsidRPr="005B05EB" w:rsidRDefault="0077598A" w:rsidP="00C36F6C">
      <w:pPr>
        <w:rPr>
          <w:rFonts w:ascii="Arial" w:hAnsi="Arial"/>
          <w:sz w:val="2"/>
          <w:szCs w:val="2"/>
          <w:lang w:val="en-US"/>
        </w:rPr>
      </w:pPr>
    </w:p>
    <w:p w14:paraId="7D6B9EF3" w14:textId="77777777" w:rsidR="00C36F6C" w:rsidRPr="005B05EB" w:rsidRDefault="00C36F6C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{{/tasks}}</w:t>
      </w:r>
    </w:p>
    <w:p w14:paraId="24BDD966" w14:textId="77777777" w:rsidR="00CB47CC" w:rsidRPr="005B05EB" w:rsidRDefault="009A34EB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{{end-if-tasks}}</w:t>
      </w:r>
    </w:p>
    <w:p w14:paraId="2249E11E" w14:textId="77777777" w:rsidR="009A34EB" w:rsidRPr="005B05EB" w:rsidRDefault="009A34EB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{{if-media}}</w:t>
      </w:r>
    </w:p>
    <w:p w14:paraId="074E052F" w14:textId="77777777" w:rsidR="00F5574C" w:rsidRPr="005B05EB" w:rsidRDefault="00F5574C" w:rsidP="00020D5A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{{picture-table-</w:t>
      </w:r>
      <w:r w:rsidR="0077598A" w:rsidRPr="005B05EB">
        <w:rPr>
          <w:rFonts w:ascii="Arial" w:hAnsi="Arial"/>
          <w:sz w:val="10"/>
          <w:szCs w:val="10"/>
          <w:lang w:val="en-US"/>
        </w:rPr>
        <w:t>medium</w:t>
      </w:r>
      <w:r w:rsidRPr="005B05EB">
        <w:rPr>
          <w:rFonts w:ascii="Arial" w:hAnsi="Arial"/>
          <w:sz w:val="10"/>
          <w:szCs w:val="10"/>
          <w:lang w:val="en-US"/>
        </w:rPr>
        <w:t>}}</w:t>
      </w:r>
    </w:p>
    <w:p w14:paraId="572981E9" w14:textId="77777777" w:rsidR="00C36F6C" w:rsidRPr="005B05EB" w:rsidRDefault="00C36F6C" w:rsidP="00C36F6C">
      <w:pPr>
        <w:rPr>
          <w:rFonts w:ascii="Arial" w:hAnsi="Arial"/>
          <w:sz w:val="13"/>
          <w:szCs w:val="13"/>
          <w:lang w:val="en-US"/>
        </w:rPr>
      </w:pPr>
      <w:r w:rsidRPr="005B05EB">
        <w:rPr>
          <w:rFonts w:ascii="Arial" w:hAnsi="Arial"/>
          <w:sz w:val="13"/>
          <w:szCs w:val="13"/>
          <w:lang w:val="en-US"/>
        </w:rPr>
        <w:t>{{pin</w:t>
      </w:r>
      <w:r w:rsidR="00E76EB8" w:rsidRPr="005B05EB">
        <w:rPr>
          <w:rFonts w:ascii="Arial" w:hAnsi="Arial"/>
          <w:sz w:val="13"/>
          <w:szCs w:val="13"/>
          <w:lang w:val="en-US"/>
        </w:rPr>
        <w:t>-notes</w:t>
      </w:r>
      <w:r w:rsidR="00020D5A" w:rsidRPr="005B05EB">
        <w:rPr>
          <w:rFonts w:ascii="Arial" w:hAnsi="Arial"/>
          <w:sz w:val="13"/>
          <w:szCs w:val="13"/>
          <w:lang w:val="en-US"/>
        </w:rPr>
        <w:t>-format</w:t>
      </w:r>
      <w:r w:rsidRPr="005B05EB">
        <w:rPr>
          <w:rFonts w:ascii="Arial" w:hAnsi="Arial"/>
          <w:sz w:val="13"/>
          <w:szCs w:val="13"/>
          <w:lang w:val="en-US"/>
        </w:rPr>
        <w:t>}}</w:t>
      </w:r>
    </w:p>
    <w:p w14:paraId="6E69BD6E" w14:textId="77777777" w:rsidR="00020D5A" w:rsidRPr="005B05EB" w:rsidRDefault="00020D5A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{{pin-media-without-notes}}</w:t>
      </w:r>
    </w:p>
    <w:p w14:paraId="6995137A" w14:textId="77777777" w:rsidR="009A34EB" w:rsidRPr="005B05EB" w:rsidRDefault="009A34EB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{{end-if-media}}</w:t>
      </w:r>
    </w:p>
    <w:p w14:paraId="17192C87" w14:textId="77777777" w:rsidR="00402AC2" w:rsidRPr="005B05EB" w:rsidRDefault="00402AC2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</w:t>
      </w:r>
      <w:proofErr w:type="spellStart"/>
      <w:r w:rsidRPr="005B05EB">
        <w:rPr>
          <w:rFonts w:ascii="Arial" w:hAnsi="Arial"/>
          <w:sz w:val="10"/>
          <w:szCs w:val="10"/>
          <w:lang w:val="en-US"/>
        </w:rPr>
        <w:t>pagebreak</w:t>
      </w:r>
      <w:proofErr w:type="spellEnd"/>
      <w:r w:rsidRPr="005B05EB">
        <w:rPr>
          <w:rFonts w:ascii="Arial" w:hAnsi="Arial"/>
          <w:sz w:val="10"/>
          <w:szCs w:val="10"/>
          <w:lang w:val="en-US"/>
        </w:rPr>
        <w:t>}}</w:t>
      </w:r>
    </w:p>
    <w:p w14:paraId="3BCDFE86" w14:textId="77777777" w:rsidR="00E76EB8" w:rsidRPr="005B05EB" w:rsidRDefault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{{/pins}}</w:t>
      </w:r>
    </w:p>
    <w:sectPr w:rsidR="00E76EB8" w:rsidRPr="005B05EB" w:rsidSect="00EB7FE8">
      <w:headerReference w:type="default" r:id="rId8"/>
      <w:footerReference w:type="even" r:id="rId9"/>
      <w:footerReference w:type="default" r:id="rId10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6E2B" w14:textId="77777777" w:rsidR="00B91276" w:rsidRDefault="00B91276" w:rsidP="00BB7C94">
      <w:pPr>
        <w:spacing w:line="240" w:lineRule="auto"/>
      </w:pPr>
      <w:r>
        <w:separator/>
      </w:r>
    </w:p>
  </w:endnote>
  <w:endnote w:type="continuationSeparator" w:id="0">
    <w:p w14:paraId="60B43A82" w14:textId="77777777" w:rsidR="00B91276" w:rsidRDefault="00B91276" w:rsidP="00BB7C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0826" w14:textId="77777777" w:rsidR="00C36F6C" w:rsidRDefault="00C36F6C" w:rsidP="00271CAC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AFE4629" w14:textId="77777777" w:rsidR="00C36F6C" w:rsidRDefault="00C36F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16DE" w14:textId="7F683B22" w:rsidR="00C36F6C" w:rsidRPr="005B05EB" w:rsidRDefault="00C36F6C" w:rsidP="00A70F4A">
    <w:pPr>
      <w:framePr w:wrap="none" w:vAnchor="text" w:hAnchor="page" w:x="9753"/>
      <w:jc w:val="center"/>
      <w:rPr>
        <w:rFonts w:ascii="Arial" w:hAnsi="Arial"/>
        <w:sz w:val="18"/>
        <w:szCs w:val="18"/>
        <w:lang w:val="en-US"/>
      </w:rPr>
    </w:pPr>
    <w:r w:rsidRPr="003A417B">
      <w:rPr>
        <w:rFonts w:ascii="Arial" w:hAnsi="Arial"/>
        <w:sz w:val="18"/>
        <w:szCs w:val="18"/>
      </w:rPr>
      <w:fldChar w:fldCharType="begin"/>
    </w:r>
    <w:r w:rsidRPr="005B05EB">
      <w:rPr>
        <w:rFonts w:ascii="Arial" w:hAnsi="Arial"/>
        <w:sz w:val="18"/>
        <w:szCs w:val="18"/>
        <w:lang w:val="en-US"/>
      </w:rPr>
      <w:instrText xml:space="preserve"> PAGE  \* MERGEFORMAT </w:instrText>
    </w:r>
    <w:r w:rsidRPr="003A417B">
      <w:rPr>
        <w:rFonts w:ascii="Arial" w:hAnsi="Arial"/>
        <w:sz w:val="18"/>
        <w:szCs w:val="18"/>
      </w:rPr>
      <w:fldChar w:fldCharType="separate"/>
    </w:r>
    <w:r w:rsidR="001F36A7" w:rsidRPr="005B05EB">
      <w:rPr>
        <w:rFonts w:ascii="Arial" w:hAnsi="Arial"/>
        <w:noProof/>
        <w:sz w:val="18"/>
        <w:szCs w:val="18"/>
        <w:lang w:val="en-US"/>
      </w:rPr>
      <w:t>2</w:t>
    </w:r>
    <w:r w:rsidRPr="003A417B">
      <w:rPr>
        <w:rFonts w:ascii="Arial" w:hAnsi="Arial"/>
        <w:sz w:val="18"/>
        <w:szCs w:val="18"/>
      </w:rPr>
      <w:fldChar w:fldCharType="end"/>
    </w:r>
    <w:r w:rsidRPr="005B05EB">
      <w:rPr>
        <w:rFonts w:ascii="Arial" w:hAnsi="Arial"/>
        <w:sz w:val="18"/>
        <w:szCs w:val="18"/>
        <w:lang w:val="en-US"/>
      </w:rPr>
      <w:t xml:space="preserve"> </w:t>
    </w:r>
    <w:r w:rsidR="005B05EB" w:rsidRPr="005B05EB">
      <w:rPr>
        <w:rFonts w:ascii="Arial" w:hAnsi="Arial"/>
        <w:sz w:val="18"/>
        <w:szCs w:val="18"/>
        <w:lang w:val="en-US"/>
      </w:rPr>
      <w:t>of</w:t>
    </w:r>
    <w:r w:rsidRPr="005B05EB">
      <w:rPr>
        <w:rFonts w:ascii="Arial" w:hAnsi="Arial"/>
        <w:sz w:val="18"/>
        <w:szCs w:val="18"/>
        <w:lang w:val="en-US"/>
      </w:rPr>
      <w:t xml:space="preserve"> </w:t>
    </w:r>
    <w:r w:rsidR="00D57ED0" w:rsidRPr="003A417B">
      <w:rPr>
        <w:rFonts w:ascii="Arial" w:hAnsi="Arial"/>
        <w:noProof/>
        <w:sz w:val="18"/>
        <w:szCs w:val="18"/>
      </w:rPr>
      <w:fldChar w:fldCharType="begin"/>
    </w:r>
    <w:r w:rsidR="00D57ED0" w:rsidRPr="005B05EB">
      <w:rPr>
        <w:rFonts w:ascii="Arial" w:hAnsi="Arial"/>
        <w:noProof/>
        <w:sz w:val="18"/>
        <w:szCs w:val="18"/>
        <w:lang w:val="en-US"/>
      </w:rPr>
      <w:instrText xml:space="preserve"> NUMPAGES  \* MERGEFORMAT </w:instrText>
    </w:r>
    <w:r w:rsidR="00D57ED0" w:rsidRPr="003A417B">
      <w:rPr>
        <w:rFonts w:ascii="Arial" w:hAnsi="Arial"/>
        <w:noProof/>
        <w:sz w:val="18"/>
        <w:szCs w:val="18"/>
      </w:rPr>
      <w:fldChar w:fldCharType="separate"/>
    </w:r>
    <w:r w:rsidR="001F36A7" w:rsidRPr="005B05EB">
      <w:rPr>
        <w:rFonts w:ascii="Arial" w:hAnsi="Arial"/>
        <w:noProof/>
        <w:sz w:val="18"/>
        <w:szCs w:val="18"/>
        <w:lang w:val="en-US"/>
      </w:rPr>
      <w:t>3</w:t>
    </w:r>
    <w:r w:rsidR="00D57ED0" w:rsidRPr="003A417B">
      <w:rPr>
        <w:rFonts w:ascii="Arial" w:hAnsi="Arial"/>
        <w:noProof/>
        <w:sz w:val="18"/>
        <w:szCs w:val="18"/>
      </w:rPr>
      <w:fldChar w:fldCharType="end"/>
    </w:r>
    <w:r w:rsidRPr="005B05EB">
      <w:rPr>
        <w:rFonts w:ascii="Arial" w:hAnsi="Arial"/>
        <w:sz w:val="18"/>
        <w:szCs w:val="18"/>
        <w:lang w:val="en-US"/>
      </w:rPr>
      <w:t xml:space="preserve"> </w:t>
    </w:r>
    <w:r w:rsidR="005B05EB" w:rsidRPr="005B05EB">
      <w:rPr>
        <w:rFonts w:ascii="Arial" w:hAnsi="Arial"/>
        <w:sz w:val="18"/>
        <w:szCs w:val="18"/>
        <w:lang w:val="en-US"/>
      </w:rPr>
      <w:t>pages</w:t>
    </w:r>
  </w:p>
  <w:p w14:paraId="728E1A9D" w14:textId="5C77D6F7" w:rsidR="00C36F6C" w:rsidRPr="005B05EB" w:rsidRDefault="003A417B">
    <w:pPr>
      <w:pStyle w:val="Fuzeile"/>
      <w:rPr>
        <w:rFonts w:ascii="Arial" w:hAnsi="Arial"/>
        <w:color w:val="A6A6A6" w:themeColor="background1" w:themeShade="A6"/>
        <w:sz w:val="15"/>
        <w:szCs w:val="15"/>
        <w:lang w:val="en-US"/>
      </w:rPr>
    </w:pPr>
    <w:proofErr w:type="spellStart"/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>docu</w:t>
    </w:r>
    <w:proofErr w:type="spellEnd"/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tools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GmbH | </w:t>
    </w:r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>Am Tabor 36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| A-</w:t>
    </w:r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>1010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</w:t>
    </w:r>
    <w:r w:rsidR="005B05EB">
      <w:rPr>
        <w:rFonts w:ascii="Arial" w:hAnsi="Arial"/>
        <w:color w:val="A6A6A6" w:themeColor="background1" w:themeShade="A6"/>
        <w:sz w:val="15"/>
        <w:szCs w:val="15"/>
        <w:lang w:val="en-US"/>
      </w:rPr>
      <w:t>Vienna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| </w:t>
    </w:r>
    <w:hyperlink r:id="rId1" w:history="1">
      <w:r w:rsidR="00A70F4A" w:rsidRPr="005B05EB">
        <w:rPr>
          <w:rStyle w:val="Hyperlink"/>
          <w:rFonts w:ascii="Arial" w:hAnsi="Arial"/>
          <w:color w:val="A6A6A6" w:themeColor="background1" w:themeShade="A6"/>
          <w:sz w:val="15"/>
          <w:szCs w:val="15"/>
          <w:lang w:val="en-US"/>
        </w:rPr>
        <w:t>www.</w:t>
      </w:r>
      <w:r w:rsidRPr="005B05EB">
        <w:rPr>
          <w:rStyle w:val="Hyperlink"/>
          <w:rFonts w:ascii="Arial" w:hAnsi="Arial"/>
          <w:color w:val="A6A6A6" w:themeColor="background1" w:themeShade="A6"/>
          <w:sz w:val="15"/>
          <w:szCs w:val="15"/>
          <w:lang w:val="en-US"/>
        </w:rPr>
        <w:t>docu-tools.com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C3D48" w14:textId="77777777" w:rsidR="00B91276" w:rsidRDefault="00B91276" w:rsidP="00BB7C94">
      <w:pPr>
        <w:spacing w:line="240" w:lineRule="auto"/>
      </w:pPr>
      <w:r>
        <w:separator/>
      </w:r>
    </w:p>
  </w:footnote>
  <w:footnote w:type="continuationSeparator" w:id="0">
    <w:p w14:paraId="2C507F95" w14:textId="77777777" w:rsidR="00B91276" w:rsidRDefault="00B91276" w:rsidP="00BB7C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298F" w14:textId="4261F68D" w:rsidR="00053A97" w:rsidRPr="00EB7FE8" w:rsidRDefault="00EB7FE8" w:rsidP="00053A97">
    <w:pPr>
      <w:rPr>
        <w:rFonts w:ascii="Arial" w:hAnsi="Arial"/>
        <w:sz w:val="20"/>
        <w:szCs w:val="20"/>
      </w:rPr>
    </w:pPr>
    <w:r>
      <w:rPr>
        <w:rFonts w:ascii="Arial" w:hAnsi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33C5FE1" wp14:editId="117C6777">
          <wp:simplePos x="0" y="0"/>
          <wp:positionH relativeFrom="margin">
            <wp:posOffset>5042263</wp:posOffset>
          </wp:positionH>
          <wp:positionV relativeFrom="margin">
            <wp:posOffset>-563790</wp:posOffset>
          </wp:positionV>
          <wp:extent cx="1201420" cy="230505"/>
          <wp:effectExtent l="0" t="0" r="5080" b="0"/>
          <wp:wrapSquare wrapText="bothSides"/>
          <wp:docPr id="909390141" name="Grafik 3" descr="Ein Bild, das Grafiken, Schrift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390141" name="Grafik 3" descr="Ein Bild, das Grafiken, Schrift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420" cy="230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3A97" w:rsidRPr="00EB7FE8">
      <w:rPr>
        <w:rFonts w:ascii="Arial" w:hAnsi="Arial"/>
        <w:sz w:val="20"/>
        <w:szCs w:val="20"/>
      </w:rPr>
      <w:t>{{project-name}</w:t>
    </w:r>
    <w:r w:rsidR="00C3156D" w:rsidRPr="00EB7FE8">
      <w:rPr>
        <w:rFonts w:ascii="Arial" w:hAnsi="Arial"/>
        <w:sz w:val="20"/>
        <w:szCs w:val="20"/>
      </w:rPr>
      <w:t>}</w:t>
    </w:r>
  </w:p>
  <w:p w14:paraId="11AD0754" w14:textId="5EC5EB8B" w:rsidR="00BF557A" w:rsidRPr="00EB7FE8" w:rsidRDefault="00A53E44" w:rsidP="00A53E44">
    <w:pPr>
      <w:pStyle w:val="Kopfzeile"/>
      <w:rPr>
        <w:rFonts w:ascii="Arial" w:hAnsi="Arial"/>
        <w:sz w:val="20"/>
        <w:szCs w:val="20"/>
      </w:rPr>
    </w:pPr>
    <w:proofErr w:type="spellStart"/>
    <w:r w:rsidRPr="00F25A68">
      <w:rPr>
        <w:rFonts w:ascii="Arial" w:hAnsi="Arial"/>
      </w:rPr>
      <w:t>Dátum</w:t>
    </w:r>
    <w:proofErr w:type="spellEnd"/>
    <w:r w:rsidRPr="00B42364">
      <w:rPr>
        <w:rFonts w:ascii="Arial" w:hAnsi="Arial"/>
        <w:sz w:val="20"/>
        <w:szCs w:val="20"/>
      </w:rPr>
      <w:t>: {{today}}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26CC2"/>
    <w:multiLevelType w:val="hybridMultilevel"/>
    <w:tmpl w:val="5E5C54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9314E"/>
    <w:multiLevelType w:val="multilevel"/>
    <w:tmpl w:val="72AA7E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6317705">
    <w:abstractNumId w:val="0"/>
  </w:num>
  <w:num w:numId="2" w16cid:durableId="1974486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A97"/>
    <w:rsid w:val="00006FF0"/>
    <w:rsid w:val="00020D5A"/>
    <w:rsid w:val="00021912"/>
    <w:rsid w:val="00043534"/>
    <w:rsid w:val="000530E4"/>
    <w:rsid w:val="00053A97"/>
    <w:rsid w:val="00053D9F"/>
    <w:rsid w:val="0009112F"/>
    <w:rsid w:val="00140CA6"/>
    <w:rsid w:val="00177DDC"/>
    <w:rsid w:val="00184671"/>
    <w:rsid w:val="00192482"/>
    <w:rsid w:val="00197768"/>
    <w:rsid w:val="001B2454"/>
    <w:rsid w:val="001C32FD"/>
    <w:rsid w:val="001D3E21"/>
    <w:rsid w:val="001F1907"/>
    <w:rsid w:val="001F36A7"/>
    <w:rsid w:val="002104F8"/>
    <w:rsid w:val="00214949"/>
    <w:rsid w:val="00245CDF"/>
    <w:rsid w:val="00256F8E"/>
    <w:rsid w:val="00283D94"/>
    <w:rsid w:val="00293842"/>
    <w:rsid w:val="002B2627"/>
    <w:rsid w:val="003227B9"/>
    <w:rsid w:val="00335EB3"/>
    <w:rsid w:val="00342DBF"/>
    <w:rsid w:val="00357742"/>
    <w:rsid w:val="003A417B"/>
    <w:rsid w:val="003B7D04"/>
    <w:rsid w:val="003C586E"/>
    <w:rsid w:val="003D7CA2"/>
    <w:rsid w:val="003E0179"/>
    <w:rsid w:val="00402AC2"/>
    <w:rsid w:val="00402D60"/>
    <w:rsid w:val="00411041"/>
    <w:rsid w:val="00421507"/>
    <w:rsid w:val="00436447"/>
    <w:rsid w:val="00487F52"/>
    <w:rsid w:val="004C1AE4"/>
    <w:rsid w:val="004E28F4"/>
    <w:rsid w:val="00501A10"/>
    <w:rsid w:val="005240DD"/>
    <w:rsid w:val="00531A2B"/>
    <w:rsid w:val="005537B7"/>
    <w:rsid w:val="005563D5"/>
    <w:rsid w:val="005715BB"/>
    <w:rsid w:val="00581730"/>
    <w:rsid w:val="00593986"/>
    <w:rsid w:val="005A0B91"/>
    <w:rsid w:val="005B05EB"/>
    <w:rsid w:val="0061717B"/>
    <w:rsid w:val="00656404"/>
    <w:rsid w:val="00682492"/>
    <w:rsid w:val="006919B9"/>
    <w:rsid w:val="006A190C"/>
    <w:rsid w:val="006B4D2D"/>
    <w:rsid w:val="006C7C61"/>
    <w:rsid w:val="006F3417"/>
    <w:rsid w:val="006F5DF2"/>
    <w:rsid w:val="00717CE7"/>
    <w:rsid w:val="00723852"/>
    <w:rsid w:val="00767D36"/>
    <w:rsid w:val="0077598A"/>
    <w:rsid w:val="00777210"/>
    <w:rsid w:val="007870A5"/>
    <w:rsid w:val="007C0758"/>
    <w:rsid w:val="007C4629"/>
    <w:rsid w:val="007E1833"/>
    <w:rsid w:val="007F468D"/>
    <w:rsid w:val="00814CC3"/>
    <w:rsid w:val="008339A2"/>
    <w:rsid w:val="00863327"/>
    <w:rsid w:val="0087492A"/>
    <w:rsid w:val="008817E4"/>
    <w:rsid w:val="0088529C"/>
    <w:rsid w:val="00891E4D"/>
    <w:rsid w:val="008D1BD1"/>
    <w:rsid w:val="008D1EA3"/>
    <w:rsid w:val="008D67F1"/>
    <w:rsid w:val="008E5F99"/>
    <w:rsid w:val="00904AB9"/>
    <w:rsid w:val="009213EE"/>
    <w:rsid w:val="00940166"/>
    <w:rsid w:val="00955865"/>
    <w:rsid w:val="0098306F"/>
    <w:rsid w:val="009964FC"/>
    <w:rsid w:val="009A34EB"/>
    <w:rsid w:val="009C5726"/>
    <w:rsid w:val="009F4477"/>
    <w:rsid w:val="009F510A"/>
    <w:rsid w:val="00A02FC3"/>
    <w:rsid w:val="00A06B00"/>
    <w:rsid w:val="00A33702"/>
    <w:rsid w:val="00A53E44"/>
    <w:rsid w:val="00A70F4A"/>
    <w:rsid w:val="00A76BC3"/>
    <w:rsid w:val="00A8792A"/>
    <w:rsid w:val="00AC7D42"/>
    <w:rsid w:val="00AD1299"/>
    <w:rsid w:val="00AD5E5B"/>
    <w:rsid w:val="00AF7685"/>
    <w:rsid w:val="00B04CE2"/>
    <w:rsid w:val="00B0761C"/>
    <w:rsid w:val="00B13F08"/>
    <w:rsid w:val="00B3137B"/>
    <w:rsid w:val="00B33F06"/>
    <w:rsid w:val="00B61A0B"/>
    <w:rsid w:val="00B85CBB"/>
    <w:rsid w:val="00B91276"/>
    <w:rsid w:val="00B926B7"/>
    <w:rsid w:val="00BA699B"/>
    <w:rsid w:val="00BA750B"/>
    <w:rsid w:val="00BB7C94"/>
    <w:rsid w:val="00BE78AE"/>
    <w:rsid w:val="00BF557A"/>
    <w:rsid w:val="00C1755C"/>
    <w:rsid w:val="00C240BB"/>
    <w:rsid w:val="00C3156D"/>
    <w:rsid w:val="00C36F6C"/>
    <w:rsid w:val="00C74B00"/>
    <w:rsid w:val="00C875A8"/>
    <w:rsid w:val="00C965E6"/>
    <w:rsid w:val="00C96861"/>
    <w:rsid w:val="00CB213E"/>
    <w:rsid w:val="00CB47CC"/>
    <w:rsid w:val="00CE001A"/>
    <w:rsid w:val="00CE080E"/>
    <w:rsid w:val="00CE59F5"/>
    <w:rsid w:val="00CE61D5"/>
    <w:rsid w:val="00CF4A0A"/>
    <w:rsid w:val="00CF50FD"/>
    <w:rsid w:val="00CF69FD"/>
    <w:rsid w:val="00D40B91"/>
    <w:rsid w:val="00D5150B"/>
    <w:rsid w:val="00D57ED0"/>
    <w:rsid w:val="00D8518F"/>
    <w:rsid w:val="00D9389F"/>
    <w:rsid w:val="00D939DB"/>
    <w:rsid w:val="00E011A9"/>
    <w:rsid w:val="00E11C11"/>
    <w:rsid w:val="00E22E82"/>
    <w:rsid w:val="00E23614"/>
    <w:rsid w:val="00E31875"/>
    <w:rsid w:val="00E32EFD"/>
    <w:rsid w:val="00E51411"/>
    <w:rsid w:val="00E6524D"/>
    <w:rsid w:val="00E76282"/>
    <w:rsid w:val="00E76EB8"/>
    <w:rsid w:val="00EB7FE8"/>
    <w:rsid w:val="00ED7E38"/>
    <w:rsid w:val="00EE397C"/>
    <w:rsid w:val="00EE6EFC"/>
    <w:rsid w:val="00F13259"/>
    <w:rsid w:val="00F3337E"/>
    <w:rsid w:val="00F5574C"/>
    <w:rsid w:val="00F60012"/>
    <w:rsid w:val="00F63C5D"/>
    <w:rsid w:val="00F771B3"/>
    <w:rsid w:val="00FE05DB"/>
    <w:rsid w:val="00FF2757"/>
    <w:rsid w:val="00FF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473F6"/>
  <w15:chartTrackingRefBased/>
  <w15:docId w15:val="{C55B4190-DEB7-A848-B62A-22871B06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C94"/>
    <w:pPr>
      <w:spacing w:line="276" w:lineRule="auto"/>
    </w:pPr>
    <w:rPr>
      <w:rFonts w:ascii="Helvetica" w:eastAsia="Arial" w:hAnsi="Helvetica" w:cs="Arial"/>
      <w:color w:val="000000"/>
      <w:sz w:val="22"/>
      <w:szCs w:val="22"/>
      <w:lang w:val="en" w:eastAsia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3A97"/>
    <w:pPr>
      <w:keepNext/>
      <w:keepLines/>
      <w:spacing w:line="240" w:lineRule="auto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basedOn w:val="Standard"/>
    <w:link w:val="berschrift2Zchn"/>
    <w:autoRedefine/>
    <w:qFormat/>
    <w:rsid w:val="00B0761C"/>
    <w:pPr>
      <w:keepNext/>
      <w:keepLines/>
      <w:spacing w:line="240" w:lineRule="auto"/>
      <w:ind w:left="360" w:hanging="360"/>
      <w:outlineLvl w:val="1"/>
    </w:pPr>
    <w:rPr>
      <w:b/>
      <w:bCs/>
      <w:sz w:val="20"/>
      <w:szCs w:val="20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01A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B7B7B" w:themeColor="accent3" w:themeShade="B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rameContents">
    <w:name w:val="Frame Contents"/>
    <w:basedOn w:val="Standard"/>
    <w:qFormat/>
    <w:rsid w:val="00BB7C94"/>
  </w:style>
  <w:style w:type="paragraph" w:styleId="Kopfzeile">
    <w:name w:val="header"/>
    <w:basedOn w:val="Standard"/>
    <w:link w:val="KopfzeileZchn"/>
    <w:uiPriority w:val="99"/>
    <w:unhideWhenUsed/>
    <w:rsid w:val="00BB7C9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C94"/>
    <w:rPr>
      <w:rFonts w:ascii="Helvetica" w:eastAsia="Arial" w:hAnsi="Helvetica" w:cs="Arial"/>
      <w:color w:val="000000"/>
      <w:sz w:val="22"/>
      <w:szCs w:val="22"/>
      <w:lang w:val="en" w:eastAsia="en-GB"/>
    </w:rPr>
  </w:style>
  <w:style w:type="paragraph" w:styleId="Fuzeile">
    <w:name w:val="footer"/>
    <w:basedOn w:val="Standard"/>
    <w:link w:val="FuzeileZchn"/>
    <w:uiPriority w:val="99"/>
    <w:unhideWhenUsed/>
    <w:rsid w:val="00BB7C9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C94"/>
    <w:rPr>
      <w:rFonts w:ascii="Helvetica" w:eastAsia="Arial" w:hAnsi="Helvetica" w:cs="Arial"/>
      <w:color w:val="000000"/>
      <w:sz w:val="22"/>
      <w:szCs w:val="22"/>
      <w:lang w:val="en" w:eastAsia="en-GB"/>
    </w:rPr>
  </w:style>
  <w:style w:type="table" w:styleId="Tabellenraster">
    <w:name w:val="Table Grid"/>
    <w:basedOn w:val="NormaleTabelle"/>
    <w:uiPriority w:val="39"/>
    <w:rsid w:val="008D1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nBeschreibung">
    <w:name w:val="Pin Beschreibung"/>
    <w:basedOn w:val="Standard"/>
    <w:autoRedefine/>
    <w:qFormat/>
    <w:rsid w:val="00E76EB8"/>
    <w:pPr>
      <w:spacing w:line="240" w:lineRule="auto"/>
    </w:pPr>
    <w:rPr>
      <w:color w:val="A6A6A6" w:themeColor="background1" w:themeShade="A6"/>
      <w:sz w:val="18"/>
      <w:lang w:val="de-DE"/>
    </w:rPr>
  </w:style>
  <w:style w:type="character" w:customStyle="1" w:styleId="berschrift2Zchn">
    <w:name w:val="Überschrift 2 Zchn"/>
    <w:basedOn w:val="Absatz-Standardschriftart"/>
    <w:link w:val="berschrift2"/>
    <w:rsid w:val="00B0761C"/>
    <w:rPr>
      <w:rFonts w:ascii="Helvetica" w:eastAsia="Arial" w:hAnsi="Helvetica" w:cs="Arial"/>
      <w:b/>
      <w:bCs/>
      <w:color w:val="000000"/>
      <w:sz w:val="20"/>
      <w:szCs w:val="20"/>
      <w:lang w:eastAsia="en-GB"/>
    </w:rPr>
  </w:style>
  <w:style w:type="paragraph" w:customStyle="1" w:styleId="TaskBeschreibung">
    <w:name w:val="Task Beschreibung:"/>
    <w:autoRedefine/>
    <w:qFormat/>
    <w:rsid w:val="00192482"/>
    <w:pPr>
      <w:jc w:val="right"/>
    </w:pPr>
    <w:rPr>
      <w:rFonts w:ascii="Helvetica" w:eastAsia="Arial" w:hAnsi="Helvetica" w:cs="Arial"/>
      <w:color w:val="000000" w:themeColor="text1"/>
      <w:sz w:val="18"/>
      <w:szCs w:val="22"/>
      <w:lang w:val="en" w:eastAsia="en-GB"/>
    </w:rPr>
  </w:style>
  <w:style w:type="paragraph" w:customStyle="1" w:styleId="Taskstandard">
    <w:name w:val="Task standard"/>
    <w:autoRedefine/>
    <w:qFormat/>
    <w:rsid w:val="00C36F6C"/>
    <w:rPr>
      <w:rFonts w:ascii="Helvetica" w:eastAsia="Arial" w:hAnsi="Helvetica" w:cs="Arial"/>
      <w:color w:val="000000"/>
      <w:sz w:val="18"/>
      <w:szCs w:val="22"/>
      <w:lang w:val="en" w:eastAsia="en-GB"/>
    </w:rPr>
  </w:style>
  <w:style w:type="character" w:styleId="Seitenzahl">
    <w:name w:val="page number"/>
    <w:basedOn w:val="Absatz-Standardschriftart"/>
    <w:uiPriority w:val="99"/>
    <w:semiHidden/>
    <w:unhideWhenUsed/>
    <w:rsid w:val="00C36F6C"/>
  </w:style>
  <w:style w:type="character" w:customStyle="1" w:styleId="berschrift1Zchn">
    <w:name w:val="Überschrift 1 Zchn"/>
    <w:basedOn w:val="Absatz-Standardschriftart"/>
    <w:link w:val="berschrift1"/>
    <w:uiPriority w:val="9"/>
    <w:rsid w:val="00053A97"/>
    <w:rPr>
      <w:rFonts w:ascii="Helvetica" w:eastAsiaTheme="majorEastAsia" w:hAnsi="Helvetica" w:cstheme="majorBidi"/>
      <w:b/>
      <w:color w:val="000000" w:themeColor="text1"/>
      <w:szCs w:val="32"/>
      <w:lang w:val="en" w:eastAsia="en-GB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92482"/>
    <w:pPr>
      <w:spacing w:before="480"/>
      <w:outlineLvl w:val="9"/>
    </w:pPr>
    <w:rPr>
      <w:b w:val="0"/>
      <w:bCs/>
      <w:sz w:val="28"/>
      <w:szCs w:val="28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92482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92482"/>
    <w:pPr>
      <w:spacing w:before="120"/>
      <w:ind w:left="22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192482"/>
    <w:rPr>
      <w:color w:val="0563C1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192482"/>
    <w:pPr>
      <w:ind w:left="44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92482"/>
    <w:pPr>
      <w:ind w:left="66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92482"/>
    <w:pPr>
      <w:ind w:left="88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92482"/>
    <w:pPr>
      <w:ind w:left="11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92482"/>
    <w:pPr>
      <w:ind w:left="132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92482"/>
    <w:pPr>
      <w:ind w:left="154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92482"/>
    <w:pPr>
      <w:ind w:left="1760"/>
    </w:pPr>
    <w:rPr>
      <w:rFonts w:asciiTheme="minorHAnsi" w:hAnsiTheme="minorHAnsi"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B13F08"/>
    <w:rPr>
      <w:i/>
      <w:i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01A10"/>
    <w:rPr>
      <w:rFonts w:asciiTheme="majorHAnsi" w:eastAsiaTheme="majorEastAsia" w:hAnsiTheme="majorHAnsi" w:cstheme="majorBidi"/>
      <w:color w:val="7B7B7B" w:themeColor="accent3" w:themeShade="BF"/>
      <w:lang w:val="en" w:eastAsia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ocu-tool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x/Library/Group%20Containers/UBF8T346G9.Office/User%20Content.localized/Templates.localized/Detailbericht_Neu_Medium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652C30-424A-C943-A803-408F09B15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Detailbericht_Neu_Medium.dotx</Template>
  <TotalTime>0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Miedler</dc:creator>
  <cp:keywords/>
  <dc:description/>
  <cp:lastModifiedBy>Maximilian Allmayer-Beck</cp:lastModifiedBy>
  <cp:revision>20</cp:revision>
  <dcterms:created xsi:type="dcterms:W3CDTF">2020-12-02T13:32:00Z</dcterms:created>
  <dcterms:modified xsi:type="dcterms:W3CDTF">2023-09-27T15:15:00Z</dcterms:modified>
</cp:coreProperties>
</file>