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A1497A" w:rsidRDefault="00A1497A" w:rsidP="00CB7813">
      <w:pPr>
        <w:jc w:val="right"/>
        <w:rPr>
          <w:rFonts w:ascii="Arial" w:hAnsi="Arial"/>
          <w:sz w:val="2"/>
          <w:szCs w:val="2"/>
          <w:lang w:val="de-AT"/>
        </w:rPr>
      </w:pPr>
    </w:p>
    <w:p w14:paraId="01A2012A" w14:textId="42C40F24" w:rsidR="00440F07" w:rsidRDefault="00E95D2B" w:rsidP="00CB7813">
      <w:pPr>
        <w:jc w:val="right"/>
        <w:rPr>
          <w:rFonts w:ascii="Arial" w:hAnsi="Arial"/>
          <w:sz w:val="36"/>
          <w:szCs w:val="36"/>
          <w:lang w:val="de-AT"/>
        </w:rPr>
      </w:pPr>
      <w:r w:rsidRPr="00375476">
        <w:rPr>
          <w:bCs/>
          <w:noProof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692323">
        <w:rPr>
          <w:rFonts w:ascii="Arial" w:hAnsi="Arial"/>
          <w:sz w:val="36"/>
          <w:szCs w:val="36"/>
          <w:lang w:val="de-AT"/>
        </w:rPr>
        <w:t>{{report-title}}</w:t>
      </w:r>
    </w:p>
    <w:p w14:paraId="60A31658" w14:textId="77777777" w:rsidR="00CB7813" w:rsidRPr="00CB7813" w:rsidRDefault="00CB7813" w:rsidP="00CB7813">
      <w:pPr>
        <w:jc w:val="right"/>
        <w:rPr>
          <w:rFonts w:ascii="Arial" w:hAnsi="Arial"/>
          <w:sz w:val="21"/>
          <w:szCs w:val="21"/>
          <w:lang w:val="de-AT"/>
        </w:rPr>
      </w:pPr>
    </w:p>
    <w:p w14:paraId="3B991CEC" w14:textId="77777777" w:rsidR="00EF1596" w:rsidRDefault="00EF1596" w:rsidP="003D7CA2">
      <w:pPr>
        <w:rPr>
          <w:rFonts w:ascii="Arial" w:hAnsi="Arial"/>
          <w:sz w:val="20"/>
          <w:szCs w:val="20"/>
          <w:lang w:val="de-AT"/>
        </w:rPr>
      </w:pPr>
      <w:r>
        <w:rPr>
          <w:rFonts w:ascii="Arial" w:hAnsi="Arial"/>
          <w:noProof/>
          <w:sz w:val="20"/>
          <w:szCs w:val="20"/>
          <w:lang w:val="de-AT"/>
        </w:rPr>
        <w:drawing>
          <wp:inline distT="0" distB="0" distL="0" distR="0" wp14:anchorId="39F39DFF" wp14:editId="52010013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Default="00EF1596" w:rsidP="003D7CA2">
      <w:pPr>
        <w:rPr>
          <w:rFonts w:ascii="Arial" w:hAnsi="Arial"/>
          <w:sz w:val="20"/>
          <w:szCs w:val="20"/>
          <w:lang w:val="de-AT"/>
        </w:rPr>
      </w:pPr>
    </w:p>
    <w:p w14:paraId="41716C7F" w14:textId="7BF763B8" w:rsidR="00053A97" w:rsidRPr="00EF1596" w:rsidRDefault="00020D5A" w:rsidP="003D7CA2">
      <w:pPr>
        <w:rPr>
          <w:rFonts w:ascii="Arial" w:hAnsi="Arial"/>
          <w:sz w:val="20"/>
          <w:szCs w:val="20"/>
          <w:lang w:val="de-AT"/>
        </w:rPr>
      </w:pPr>
      <w:r w:rsidRPr="00440F07">
        <w:rPr>
          <w:rFonts w:ascii="Arial" w:hAnsi="Arial"/>
          <w:sz w:val="21"/>
          <w:szCs w:val="21"/>
          <w:lang w:val="de-AT"/>
        </w:rPr>
        <w:t>Projekt: {{</w:t>
      </w:r>
      <w:proofErr w:type="spellStart"/>
      <w:r w:rsidRPr="00440F07">
        <w:rPr>
          <w:rFonts w:ascii="Arial" w:hAnsi="Arial"/>
          <w:sz w:val="21"/>
          <w:szCs w:val="21"/>
          <w:lang w:val="de-AT"/>
        </w:rPr>
        <w:t>project</w:t>
      </w:r>
      <w:proofErr w:type="spellEnd"/>
      <w:r w:rsidRPr="00440F07">
        <w:rPr>
          <w:rFonts w:ascii="Arial" w:hAnsi="Arial"/>
          <w:sz w:val="21"/>
          <w:szCs w:val="21"/>
          <w:lang w:val="de-AT"/>
        </w:rPr>
        <w:t>-name}}</w:t>
      </w:r>
    </w:p>
    <w:p w14:paraId="375C1669" w14:textId="3ABF9ADA" w:rsidR="00020D5A" w:rsidRPr="00440F07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440F07">
        <w:rPr>
          <w:rFonts w:ascii="Arial" w:hAnsi="Arial"/>
          <w:sz w:val="21"/>
          <w:szCs w:val="21"/>
          <w:lang w:val="de-AT"/>
        </w:rPr>
        <w:t>Berichtersteller: {{</w:t>
      </w:r>
      <w:proofErr w:type="spellStart"/>
      <w:r w:rsidRPr="00440F07">
        <w:rPr>
          <w:rFonts w:ascii="Arial" w:hAnsi="Arial"/>
          <w:sz w:val="21"/>
          <w:szCs w:val="21"/>
          <w:lang w:val="de-AT"/>
        </w:rPr>
        <w:t>Author</w:t>
      </w:r>
      <w:proofErr w:type="spellEnd"/>
      <w:r w:rsidRPr="00440F07">
        <w:rPr>
          <w:rFonts w:ascii="Arial" w:hAnsi="Arial"/>
          <w:sz w:val="21"/>
          <w:szCs w:val="21"/>
          <w:lang w:val="de-AT"/>
        </w:rPr>
        <w:t>}}</w:t>
      </w:r>
    </w:p>
    <w:p w14:paraId="0F6F342B" w14:textId="37558151" w:rsidR="00A805D0" w:rsidRPr="00440F07" w:rsidRDefault="00020D5A" w:rsidP="003D7CA2">
      <w:pPr>
        <w:rPr>
          <w:rFonts w:ascii="Arial" w:hAnsi="Arial"/>
          <w:sz w:val="21"/>
          <w:szCs w:val="21"/>
          <w:lang w:val="de-AT"/>
        </w:rPr>
      </w:pPr>
      <w:r w:rsidRPr="00440F07">
        <w:rPr>
          <w:rFonts w:ascii="Arial" w:hAnsi="Arial"/>
          <w:sz w:val="21"/>
          <w:szCs w:val="21"/>
          <w:lang w:val="de-AT"/>
        </w:rPr>
        <w:t>Datum: {{Today}}</w:t>
      </w:r>
    </w:p>
    <w:bookmarkStart w:id="0" w:name="_hw03ohb9j2h6"/>
    <w:bookmarkEnd w:id="0"/>
    <w:p w14:paraId="0D07E136" w14:textId="199EB9BE" w:rsidR="00BB7C94" w:rsidRPr="00B42364" w:rsidRDefault="00E67539" w:rsidP="00BB7C94">
      <w:pPr>
        <w:spacing w:line="240" w:lineRule="auto"/>
        <w:rPr>
          <w:rFonts w:ascii="Arial" w:hAnsi="Arial"/>
          <w:lang w:val="de-D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B42364">
        <w:rPr>
          <w:rFonts w:ascii="Arial" w:hAnsi="Arial"/>
          <w:noProof/>
          <w:lang w:val="de-DE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B42364">
        <w:rPr>
          <w:rFonts w:ascii="Arial" w:hAnsi="Arial"/>
          <w:lang w:val="de-DE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de-DE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  <w:lang w:val="en"/>
        </w:rPr>
      </w:sdtEndPr>
      <w:sdtContent>
        <w:p w14:paraId="02577D02" w14:textId="0ACF01D4" w:rsidR="008E5F99" w:rsidRPr="00B42364" w:rsidRDefault="008E5F99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  <w:lang w:val="de-AT"/>
            </w:rPr>
          </w:pPr>
          <w:r w:rsidRPr="00B42364">
            <w:rPr>
              <w:rFonts w:ascii="Arial" w:hAnsi="Arial" w:cs="Arial"/>
              <w:lang w:val="de-AT"/>
            </w:rPr>
            <w:t>Inhaltsverzeichnis</w:t>
          </w:r>
          <w:r w:rsidR="00E95D2B">
            <w:rPr>
              <w:rFonts w:ascii="Arial" w:hAnsi="Arial" w:cs="Arial"/>
              <w:lang w:val="de-AT"/>
            </w:rPr>
            <w:tab/>
          </w:r>
        </w:p>
        <w:p w14:paraId="71636587" w14:textId="77777777" w:rsidR="00020D5A" w:rsidRPr="00B42364" w:rsidRDefault="00501A10">
          <w:pPr>
            <w:pStyle w:val="Verzeichnis1"/>
            <w:tabs>
              <w:tab w:val="right" w:pos="9056"/>
            </w:tabs>
            <w:rPr>
              <w:rFonts w:ascii="Arial" w:eastAsiaTheme="minorEastAsia" w:hAnsi="Arial"/>
              <w:b w:val="0"/>
              <w:bCs w:val="0"/>
              <w:noProof/>
              <w:color w:val="auto"/>
              <w:sz w:val="24"/>
              <w:szCs w:val="24"/>
              <w:lang w:val="de-AT" w:eastAsia="de-DE"/>
            </w:rPr>
          </w:pPr>
          <w:r w:rsidRPr="00B42364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begin"/>
          </w:r>
          <w:r w:rsidRPr="00B42364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instrText xml:space="preserve"> TOC \o "1-3" \h \z \u </w:instrText>
          </w:r>
          <w:r w:rsidRPr="00B42364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</w:rPr>
            <w:fldChar w:fldCharType="separate"/>
          </w:r>
          <w:hyperlink w:anchor="_Toc58486804" w:history="1">
            <w:r w:rsidR="00020D5A" w:rsidRPr="00B42364">
              <w:rPr>
                <w:rStyle w:val="Hyperlink"/>
                <w:rFonts w:ascii="Arial" w:hAnsi="Arial"/>
                <w:noProof/>
              </w:rPr>
              <w:t>Pin #{{pin-number}} – {{pin-title}}</w:t>
            </w:r>
            <w:r w:rsidR="00020D5A" w:rsidRPr="00B42364">
              <w:rPr>
                <w:rFonts w:ascii="Arial" w:hAnsi="Arial"/>
                <w:noProof/>
                <w:webHidden/>
              </w:rPr>
              <w:tab/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B42364">
              <w:rPr>
                <w:rFonts w:ascii="Arial" w:hAnsi="Arial"/>
                <w:noProof/>
                <w:webHidden/>
              </w:rPr>
              <w:instrText xml:space="preserve"> PAGEREF _Toc58486804 \h </w:instrText>
            </w:r>
            <w:r w:rsidR="00020D5A" w:rsidRPr="00B42364">
              <w:rPr>
                <w:rFonts w:ascii="Arial" w:hAnsi="Arial"/>
                <w:noProof/>
                <w:webHidden/>
              </w:rPr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B42364">
              <w:rPr>
                <w:rFonts w:ascii="Arial" w:hAnsi="Arial"/>
                <w:noProof/>
                <w:webHidden/>
              </w:rPr>
              <w:t>3</w:t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0D3AE7E8" w14:textId="77777777" w:rsidR="00020D5A" w:rsidRPr="00B42364" w:rsidRDefault="00000000">
          <w:pPr>
            <w:pStyle w:val="Verzeichnis2"/>
            <w:tabs>
              <w:tab w:val="right" w:pos="9056"/>
            </w:tabs>
            <w:rPr>
              <w:rFonts w:ascii="Arial" w:eastAsiaTheme="minorEastAsia" w:hAnsi="Arial"/>
              <w:i w:val="0"/>
              <w:iCs w:val="0"/>
              <w:noProof/>
              <w:color w:val="auto"/>
              <w:sz w:val="24"/>
              <w:szCs w:val="24"/>
              <w:lang w:val="de-AT" w:eastAsia="de-DE"/>
            </w:rPr>
          </w:pPr>
          <w:hyperlink w:anchor="_Toc58486805" w:history="1">
            <w:r w:rsidR="00020D5A" w:rsidRPr="00B42364">
              <w:rPr>
                <w:rStyle w:val="Hyperlink"/>
                <w:rFonts w:ascii="Arial" w:hAnsi="Arial"/>
                <w:noProof/>
              </w:rPr>
              <w:t>Aufgabe #{{task-number}} {{task-title}}</w:t>
            </w:r>
            <w:r w:rsidR="00020D5A" w:rsidRPr="00B42364">
              <w:rPr>
                <w:rFonts w:ascii="Arial" w:hAnsi="Arial"/>
                <w:noProof/>
                <w:webHidden/>
              </w:rPr>
              <w:tab/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begin"/>
            </w:r>
            <w:r w:rsidR="00020D5A" w:rsidRPr="00B42364">
              <w:rPr>
                <w:rFonts w:ascii="Arial" w:hAnsi="Arial"/>
                <w:noProof/>
                <w:webHidden/>
              </w:rPr>
              <w:instrText xml:space="preserve"> PAGEREF _Toc58486805 \h </w:instrText>
            </w:r>
            <w:r w:rsidR="00020D5A" w:rsidRPr="00B42364">
              <w:rPr>
                <w:rFonts w:ascii="Arial" w:hAnsi="Arial"/>
                <w:noProof/>
                <w:webHidden/>
              </w:rPr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separate"/>
            </w:r>
            <w:r w:rsidR="00020D5A" w:rsidRPr="00B42364">
              <w:rPr>
                <w:rFonts w:ascii="Arial" w:hAnsi="Arial"/>
                <w:noProof/>
                <w:webHidden/>
              </w:rPr>
              <w:t>3</w:t>
            </w:r>
            <w:r w:rsidR="00020D5A" w:rsidRPr="00B42364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27DF5D10" w14:textId="77777777" w:rsidR="008E5F99" w:rsidRPr="00B42364" w:rsidRDefault="00501A10" w:rsidP="00053A97">
          <w:pPr>
            <w:rPr>
              <w:rFonts w:ascii="Arial" w:hAnsi="Arial"/>
            </w:rPr>
          </w:pPr>
          <w:r w:rsidRPr="00B42364">
            <w:rPr>
              <w:rFonts w:ascii="Arial" w:eastAsiaTheme="majorEastAsia" w:hAnsi="Arial"/>
              <w:b/>
              <w:color w:val="000000" w:themeColor="text1"/>
              <w:sz w:val="24"/>
              <w:szCs w:val="24"/>
            </w:rPr>
            <w:fldChar w:fldCharType="end"/>
          </w:r>
        </w:p>
      </w:sdtContent>
    </w:sdt>
    <w:p w14:paraId="3F0207FA" w14:textId="77777777" w:rsidR="008E5F99" w:rsidRPr="00B42364" w:rsidRDefault="008E5F99">
      <w:pPr>
        <w:spacing w:line="240" w:lineRule="auto"/>
        <w:rPr>
          <w:rFonts w:ascii="Arial" w:hAnsi="Arial"/>
        </w:rPr>
      </w:pPr>
      <w:r w:rsidRPr="00B42364">
        <w:rPr>
          <w:rFonts w:ascii="Arial" w:hAnsi="Arial"/>
        </w:rPr>
        <w:br w:type="page"/>
      </w:r>
    </w:p>
    <w:p w14:paraId="4BF8E181" w14:textId="77777777" w:rsidR="00BB7C94" w:rsidRPr="00B42364" w:rsidRDefault="00BB7C94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lastRenderedPageBreak/>
        <w:t>{{pins}}</w:t>
      </w:r>
    </w:p>
    <w:p w14:paraId="25EFE9FB" w14:textId="77777777" w:rsidR="00053A97" w:rsidRPr="00B42364" w:rsidRDefault="00053A97" w:rsidP="00053A97">
      <w:pPr>
        <w:pStyle w:val="berschrift1"/>
        <w:rPr>
          <w:rFonts w:ascii="Arial" w:hAnsi="Arial" w:cs="Arial"/>
          <w:sz w:val="15"/>
        </w:rPr>
      </w:pPr>
      <w:bookmarkStart w:id="1" w:name="_Toc509310938"/>
      <w:bookmarkStart w:id="2" w:name="_Toc515875245"/>
      <w:bookmarkStart w:id="3" w:name="_Toc58486804"/>
      <w:r w:rsidRPr="00B42364">
        <w:rPr>
          <w:rFonts w:ascii="Arial" w:hAnsi="Arial" w:cs="Arial"/>
        </w:rPr>
        <w:t>Pin #{{pin-number}}</w:t>
      </w:r>
      <w:bookmarkEnd w:id="1"/>
      <w:r w:rsidRPr="00B42364">
        <w:rPr>
          <w:rFonts w:ascii="Arial" w:hAnsi="Arial" w:cs="Arial"/>
        </w:rPr>
        <w:t xml:space="preserve"> – {{pin-title}}</w:t>
      </w:r>
      <w:bookmarkEnd w:id="2"/>
      <w:bookmarkEnd w:id="3"/>
    </w:p>
    <w:p w14:paraId="7FF00D09" w14:textId="77777777" w:rsidR="00245CDF" w:rsidRPr="00B42364" w:rsidRDefault="00245CDF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{{pin-plan-snippet-large}}</w:t>
      </w: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FF337A" w:rsidRPr="00A97B49" w14:paraId="2C08696B" w14:textId="77777777" w:rsidTr="00E011A9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3730FDB8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Kategorie: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6D824199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DE"/>
              </w:rPr>
            </w:pPr>
            <w:r w:rsidRPr="00B42364">
              <w:rPr>
                <w:rFonts w:ascii="Arial" w:hAnsi="Arial"/>
                <w:sz w:val="20"/>
                <w:szCs w:val="20"/>
                <w:lang w:val="de-DE"/>
              </w:rPr>
              <w:t>{{Pin-</w:t>
            </w:r>
            <w:proofErr w:type="spellStart"/>
            <w:r w:rsidRPr="00B42364">
              <w:rPr>
                <w:rFonts w:ascii="Arial" w:hAnsi="Arial"/>
                <w:sz w:val="20"/>
                <w:szCs w:val="20"/>
                <w:lang w:val="de-DE"/>
              </w:rPr>
              <w:t>Category</w:t>
            </w:r>
            <w:proofErr w:type="spellEnd"/>
            <w:r w:rsidRPr="00B42364">
              <w:rPr>
                <w:rFonts w:ascii="Arial" w:hAnsi="Arial"/>
                <w:sz w:val="20"/>
                <w:szCs w:val="20"/>
                <w:lang w:val="de-DE"/>
              </w:rPr>
              <w:t>}}</w:t>
            </w:r>
          </w:p>
        </w:tc>
        <w:tc>
          <w:tcPr>
            <w:tcW w:w="1276" w:type="dxa"/>
            <w:vAlign w:val="bottom"/>
          </w:tcPr>
          <w:p w14:paraId="391B8EE8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Plan:</w:t>
            </w:r>
          </w:p>
        </w:tc>
        <w:tc>
          <w:tcPr>
            <w:tcW w:w="4252" w:type="dxa"/>
            <w:vAlign w:val="bottom"/>
          </w:tcPr>
          <w:p w14:paraId="71462BBA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DE"/>
              </w:rPr>
            </w:pPr>
            <w:r w:rsidRPr="00B42364">
              <w:rPr>
                <w:rFonts w:ascii="Arial" w:hAnsi="Arial"/>
                <w:sz w:val="20"/>
                <w:szCs w:val="20"/>
                <w:lang w:val="de-DE"/>
              </w:rPr>
              <w:t>{{</w:t>
            </w:r>
            <w:proofErr w:type="spellStart"/>
            <w:r w:rsidRPr="00B42364">
              <w:rPr>
                <w:rFonts w:ascii="Arial" w:hAnsi="Arial"/>
                <w:sz w:val="20"/>
                <w:szCs w:val="20"/>
                <w:lang w:val="de-DE"/>
              </w:rPr>
              <w:t>pin</w:t>
            </w:r>
            <w:proofErr w:type="spellEnd"/>
            <w:r w:rsidRPr="00B42364">
              <w:rPr>
                <w:rFonts w:ascii="Arial" w:hAnsi="Arial"/>
                <w:sz w:val="20"/>
                <w:szCs w:val="20"/>
                <w:lang w:val="de-DE"/>
              </w:rPr>
              <w:t>-plan-name}}</w:t>
            </w:r>
            <w:r w:rsidR="00B0761C" w:rsidRPr="00B42364">
              <w:rPr>
                <w:rFonts w:ascii="Arial" w:hAnsi="Arial"/>
                <w:sz w:val="20"/>
                <w:szCs w:val="20"/>
                <w:lang w:val="de-DE"/>
              </w:rPr>
              <w:t xml:space="preserve"> </w:t>
            </w:r>
            <w:r w:rsidR="00CB213E"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V</w:t>
            </w:r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{{</w:t>
            </w:r>
            <w:proofErr w:type="spellStart"/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pin</w:t>
            </w:r>
            <w:proofErr w:type="spellEnd"/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  <w:lang w:val="de-DE"/>
              </w:rPr>
              <w:t>-plan-version}}</w:t>
            </w:r>
          </w:p>
        </w:tc>
      </w:tr>
      <w:tr w:rsidR="00FF337A" w:rsidRPr="00B42364" w14:paraId="424FECB6" w14:textId="77777777" w:rsidTr="00E011A9">
        <w:trPr>
          <w:trHeight w:val="264"/>
        </w:trPr>
        <w:tc>
          <w:tcPr>
            <w:tcW w:w="1560" w:type="dxa"/>
            <w:shd w:val="clear" w:color="auto" w:fill="auto"/>
          </w:tcPr>
          <w:p w14:paraId="59C1089C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5D74213C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sz w:val="20"/>
                <w:szCs w:val="20"/>
                <w:lang w:val="de-DE"/>
              </w:rPr>
            </w:pPr>
            <w:r w:rsidRPr="00B42364">
              <w:rPr>
                <w:rFonts w:ascii="Arial" w:hAnsi="Arial"/>
                <w:sz w:val="20"/>
                <w:szCs w:val="20"/>
                <w:lang w:val="de-DE"/>
              </w:rPr>
              <w:t>{{Pin-Status}}</w:t>
            </w:r>
          </w:p>
        </w:tc>
        <w:tc>
          <w:tcPr>
            <w:tcW w:w="1276" w:type="dxa"/>
          </w:tcPr>
          <w:p w14:paraId="4B2BEF76" w14:textId="77777777" w:rsidR="00FF337A" w:rsidRPr="00B42364" w:rsidRDefault="00FF337A" w:rsidP="00E76EB8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Ersteller:</w:t>
            </w:r>
          </w:p>
        </w:tc>
        <w:tc>
          <w:tcPr>
            <w:tcW w:w="4252" w:type="dxa"/>
          </w:tcPr>
          <w:p w14:paraId="6F8E5496" w14:textId="77777777" w:rsidR="00FF337A" w:rsidRPr="00B42364" w:rsidRDefault="00FF337A" w:rsidP="002B2627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</w:rPr>
            </w:pPr>
            <w:r w:rsidRPr="00B42364">
              <w:rPr>
                <w:rFonts w:ascii="Arial" w:hAnsi="Arial"/>
                <w:color w:val="000000" w:themeColor="text1"/>
                <w:sz w:val="20"/>
                <w:szCs w:val="20"/>
              </w:rPr>
              <w:t xml:space="preserve">{{Pin-Created-By}} </w:t>
            </w:r>
            <w:r w:rsidR="00B0761C" w:rsidRPr="00B42364">
              <w:rPr>
                <w:rFonts w:ascii="Arial" w:hAnsi="Arial"/>
                <w:color w:val="000000" w:themeColor="text1"/>
                <w:sz w:val="20"/>
                <w:szCs w:val="20"/>
              </w:rPr>
              <w:t xml:space="preserve">/ </w:t>
            </w:r>
            <w:r w:rsidRPr="00B42364">
              <w:rPr>
                <w:rFonts w:ascii="Arial" w:hAnsi="Arial"/>
                <w:color w:val="A6A6A6" w:themeColor="background1" w:themeShade="A6"/>
                <w:sz w:val="16"/>
                <w:szCs w:val="16"/>
              </w:rPr>
              <w:t>{{Pin-Created}}</w:t>
            </w:r>
          </w:p>
        </w:tc>
      </w:tr>
    </w:tbl>
    <w:p w14:paraId="0F38E374" w14:textId="77777777" w:rsidR="00B0761C" w:rsidRPr="00B42364" w:rsidRDefault="00B0761C">
      <w:pPr>
        <w:rPr>
          <w:rFonts w:ascii="Arial" w:hAnsi="Arial"/>
          <w:sz w:val="2"/>
          <w:szCs w:val="2"/>
        </w:rPr>
      </w:pPr>
    </w:p>
    <w:p w14:paraId="147A8ABF" w14:textId="77777777" w:rsidR="00EE6EFC" w:rsidRPr="00B42364" w:rsidRDefault="00EE6EF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{{if-tasks}}</w:t>
      </w:r>
    </w:p>
    <w:p w14:paraId="3C297E4E" w14:textId="77777777" w:rsidR="00C36F6C" w:rsidRPr="00B42364" w:rsidRDefault="00C36F6C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{{tasks}}</w:t>
      </w:r>
    </w:p>
    <w:p w14:paraId="1EDF43AA" w14:textId="77777777" w:rsidR="00B0761C" w:rsidRPr="00B42364" w:rsidRDefault="00B0761C" w:rsidP="00B0761C">
      <w:pPr>
        <w:pStyle w:val="berschrift2"/>
        <w:rPr>
          <w:rFonts w:ascii="Arial" w:hAnsi="Arial"/>
          <w:lang w:val="en"/>
        </w:rPr>
      </w:pPr>
      <w:bookmarkStart w:id="4" w:name="_Toc509310939"/>
      <w:bookmarkStart w:id="5" w:name="_Toc515875246"/>
      <w:bookmarkStart w:id="6" w:name="_Toc58486805"/>
      <w:r w:rsidRPr="00B42364">
        <w:rPr>
          <w:rFonts w:ascii="Arial" w:hAnsi="Arial"/>
          <w:lang w:val="en"/>
        </w:rPr>
        <w:t>Aufgabe #{{task-number}} {{task-title}}</w:t>
      </w:r>
      <w:bookmarkEnd w:id="4"/>
      <w:bookmarkEnd w:id="5"/>
      <w:bookmarkEnd w:id="6"/>
    </w:p>
    <w:p w14:paraId="7633959D" w14:textId="77777777" w:rsidR="00F771B3" w:rsidRPr="00B42364" w:rsidRDefault="00F771B3" w:rsidP="00C36F6C">
      <w:pPr>
        <w:rPr>
          <w:rFonts w:ascii="Arial" w:hAnsi="Arial"/>
          <w:sz w:val="2"/>
          <w:szCs w:val="2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C36F6C" w:rsidRPr="00B42364" w14:paraId="2F201F8E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3FFA577" w14:textId="77777777" w:rsidR="00C36F6C" w:rsidRPr="00B42364" w:rsidRDefault="00C36F6C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Zugewiesen: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7BA2C4" w14:textId="77777777" w:rsidR="00C36F6C" w:rsidRPr="00B42364" w:rsidRDefault="00C36F6C" w:rsidP="00402AC2">
            <w:pPr>
              <w:rPr>
                <w:rFonts w:ascii="Arial" w:hAnsi="Arial"/>
                <w:i/>
                <w:sz w:val="16"/>
                <w:szCs w:val="16"/>
              </w:rPr>
            </w:pPr>
            <w:r w:rsidRPr="00B42364">
              <w:rPr>
                <w:rFonts w:ascii="Arial" w:hAnsi="Arial"/>
                <w:sz w:val="18"/>
                <w:szCs w:val="18"/>
              </w:rPr>
              <w:t>{{task-assignee}}</w:t>
            </w:r>
            <w:r w:rsidR="00B0761C" w:rsidRPr="00B42364">
              <w:rPr>
                <w:rFonts w:ascii="Arial" w:hAnsi="Arial"/>
                <w:sz w:val="18"/>
                <w:szCs w:val="18"/>
              </w:rPr>
              <w:t xml:space="preserve"> </w:t>
            </w:r>
            <w:r w:rsidR="00E011A9" w:rsidRPr="00B42364">
              <w:rPr>
                <w:rFonts w:ascii="Arial" w:hAnsi="Arial"/>
                <w:sz w:val="18"/>
                <w:szCs w:val="18"/>
              </w:rPr>
              <w:t>-</w:t>
            </w:r>
            <w:r w:rsidRPr="00B42364">
              <w:rPr>
                <w:rFonts w:ascii="Arial" w:hAnsi="Arial"/>
                <w:i/>
                <w:sz w:val="16"/>
                <w:szCs w:val="16"/>
              </w:rPr>
              <w:t xml:space="preserve"> </w:t>
            </w:r>
            <w:r w:rsidRPr="00B42364">
              <w:rPr>
                <w:rFonts w:ascii="Arial" w:hAnsi="Arial"/>
                <w:color w:val="A6A6A6" w:themeColor="background1" w:themeShade="A6"/>
                <w:sz w:val="18"/>
              </w:rPr>
              <w:t>{{task-assignee-company}}</w:t>
            </w:r>
          </w:p>
        </w:tc>
      </w:tr>
      <w:tr w:rsidR="00E011A9" w:rsidRPr="00B42364" w14:paraId="6D07D215" w14:textId="77777777" w:rsidTr="00FF2757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E676938" w14:textId="77777777" w:rsidR="00E011A9" w:rsidRPr="00B42364" w:rsidRDefault="00E011A9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3C72FE" w14:textId="77777777" w:rsidR="00E011A9" w:rsidRPr="00B42364" w:rsidRDefault="00E011A9" w:rsidP="00E00CF4">
            <w:pPr>
              <w:pStyle w:val="Taskstandard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{{</w:t>
            </w:r>
            <w:proofErr w:type="spellStart"/>
            <w:r w:rsidRPr="00B42364">
              <w:rPr>
                <w:rFonts w:ascii="Arial" w:hAnsi="Arial"/>
              </w:rPr>
              <w:t>taskstatus</w:t>
            </w:r>
            <w:proofErr w:type="spellEnd"/>
            <w:r w:rsidRPr="00B42364">
              <w:rPr>
                <w:rFonts w:ascii="Arial" w:hAnsi="Arial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14589D" w14:textId="77777777" w:rsidR="00E011A9" w:rsidRPr="00B42364" w:rsidRDefault="00E011A9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Fälligkeit: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82672" w14:textId="77777777" w:rsidR="00E011A9" w:rsidRPr="00B42364" w:rsidRDefault="00E011A9" w:rsidP="00E00CF4">
            <w:pPr>
              <w:pStyle w:val="Taskstandard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{{task-due-date}}</w:t>
            </w:r>
          </w:p>
        </w:tc>
      </w:tr>
      <w:tr w:rsidR="00C36F6C" w:rsidRPr="00B42364" w14:paraId="20A0CE3E" w14:textId="77777777" w:rsidTr="00FF2757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135455" w14:textId="77777777" w:rsidR="00C36F6C" w:rsidRPr="00B42364" w:rsidRDefault="00C36F6C" w:rsidP="00FF2757">
            <w:pPr>
              <w:pStyle w:val="PinBeschreibung"/>
              <w:rPr>
                <w:rFonts w:ascii="Arial" w:hAnsi="Arial"/>
              </w:rPr>
            </w:pPr>
            <w:r w:rsidRPr="00B42364">
              <w:rPr>
                <w:rFonts w:ascii="Arial" w:hAnsi="Arial"/>
              </w:rPr>
              <w:t>Ersteller: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0971F83" w14:textId="77777777" w:rsidR="00C36F6C" w:rsidRPr="00B42364" w:rsidRDefault="00C36F6C" w:rsidP="00E00CF4">
            <w:pPr>
              <w:pStyle w:val="Taskstandard"/>
              <w:rPr>
                <w:rFonts w:ascii="Arial" w:hAnsi="Arial"/>
              </w:rPr>
            </w:pPr>
            <w:r w:rsidRPr="00B42364">
              <w:rPr>
                <w:rFonts w:ascii="Arial" w:hAnsi="Arial"/>
                <w:color w:val="000000" w:themeColor="text1"/>
              </w:rPr>
              <w:t>{{task-created-by}}</w:t>
            </w:r>
            <w:r w:rsidR="00E011A9" w:rsidRPr="00B42364">
              <w:rPr>
                <w:rFonts w:ascii="Arial" w:hAnsi="Arial"/>
                <w:color w:val="000000" w:themeColor="text1"/>
              </w:rPr>
              <w:t xml:space="preserve"> -</w:t>
            </w:r>
            <w:r w:rsidR="00E011A9" w:rsidRPr="00B42364">
              <w:rPr>
                <w:rFonts w:ascii="Arial" w:hAnsi="Arial"/>
                <w:color w:val="A6A6A6" w:themeColor="background1" w:themeShade="A6"/>
              </w:rPr>
              <w:t xml:space="preserve"> </w:t>
            </w:r>
            <w:r w:rsidRPr="00B42364">
              <w:rPr>
                <w:rFonts w:ascii="Arial" w:hAnsi="Arial"/>
                <w:color w:val="A6A6A6" w:themeColor="background1" w:themeShade="A6"/>
              </w:rPr>
              <w:t>({{task-created}})</w:t>
            </w:r>
          </w:p>
        </w:tc>
      </w:tr>
    </w:tbl>
    <w:p w14:paraId="5414D858" w14:textId="77777777" w:rsidR="0077598A" w:rsidRPr="00B42364" w:rsidRDefault="0077598A" w:rsidP="00C36F6C">
      <w:pPr>
        <w:rPr>
          <w:rFonts w:ascii="Arial" w:hAnsi="Arial"/>
          <w:sz w:val="2"/>
          <w:szCs w:val="2"/>
        </w:rPr>
      </w:pPr>
    </w:p>
    <w:p w14:paraId="17AEA4CE" w14:textId="77777777" w:rsidR="00B42364" w:rsidRDefault="00B42364" w:rsidP="00B42364">
      <w:pPr>
        <w:rPr>
          <w:rFonts w:ascii="Arial" w:hAnsi="Arial"/>
          <w:sz w:val="18"/>
          <w:szCs w:val="18"/>
        </w:rPr>
      </w:pPr>
      <w:r w:rsidRPr="007D13DD">
        <w:rPr>
          <w:rFonts w:ascii="Arial" w:hAnsi="Arial"/>
          <w:sz w:val="18"/>
          <w:szCs w:val="18"/>
        </w:rPr>
        <w:t>{{all-datasets}}</w:t>
      </w:r>
    </w:p>
    <w:p w14:paraId="26FCD92A" w14:textId="536F02D7" w:rsidR="00B42364" w:rsidRPr="00241F88" w:rsidRDefault="00B42364" w:rsidP="00C36F6C">
      <w:pPr>
        <w:rPr>
          <w:rFonts w:ascii="Arial" w:hAnsi="Arial"/>
          <w:sz w:val="18"/>
          <w:szCs w:val="18"/>
        </w:rPr>
      </w:pPr>
      <w:r w:rsidRPr="00241F88">
        <w:rPr>
          <w:rFonts w:ascii="Arial" w:hAnsi="Arial"/>
          <w:sz w:val="18"/>
          <w:szCs w:val="18"/>
        </w:rPr>
        <w:t>{{all-pf}}</w:t>
      </w:r>
    </w:p>
    <w:p w14:paraId="3EBC8E2C" w14:textId="0A84E2C8" w:rsidR="00C36F6C" w:rsidRPr="00241F88" w:rsidRDefault="00C36F6C" w:rsidP="00C36F6C">
      <w:pPr>
        <w:rPr>
          <w:rFonts w:ascii="Arial" w:hAnsi="Arial"/>
          <w:sz w:val="10"/>
          <w:szCs w:val="10"/>
        </w:rPr>
      </w:pPr>
      <w:r w:rsidRPr="00241F88">
        <w:rPr>
          <w:rFonts w:ascii="Arial" w:hAnsi="Arial"/>
          <w:sz w:val="10"/>
          <w:szCs w:val="10"/>
        </w:rPr>
        <w:t>{{/tasks}}</w:t>
      </w:r>
    </w:p>
    <w:p w14:paraId="62A6FE88" w14:textId="77777777" w:rsidR="00CB47CC" w:rsidRPr="00B42364" w:rsidRDefault="009A34EB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{{end-if-tasks}}</w:t>
      </w:r>
    </w:p>
    <w:p w14:paraId="3B7F8B5C" w14:textId="77777777" w:rsidR="009A34EB" w:rsidRPr="00B42364" w:rsidRDefault="009A34EB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{{if-media}}</w:t>
      </w:r>
    </w:p>
    <w:p w14:paraId="27122E1A" w14:textId="77777777" w:rsidR="00F5574C" w:rsidRPr="00B42364" w:rsidRDefault="00F5574C" w:rsidP="00020D5A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{{picture-table-</w:t>
      </w:r>
      <w:r w:rsidR="0077598A" w:rsidRPr="00B42364">
        <w:rPr>
          <w:rFonts w:ascii="Arial" w:hAnsi="Arial"/>
          <w:sz w:val="10"/>
          <w:szCs w:val="10"/>
        </w:rPr>
        <w:t>medium</w:t>
      </w:r>
      <w:r w:rsidRPr="00B42364">
        <w:rPr>
          <w:rFonts w:ascii="Arial" w:hAnsi="Arial"/>
          <w:sz w:val="10"/>
          <w:szCs w:val="10"/>
        </w:rPr>
        <w:t>}}</w:t>
      </w:r>
    </w:p>
    <w:p w14:paraId="7F7F6193" w14:textId="77777777" w:rsidR="00C36F6C" w:rsidRPr="00B42364" w:rsidRDefault="00C36F6C" w:rsidP="00C36F6C">
      <w:pPr>
        <w:rPr>
          <w:rFonts w:ascii="Arial" w:hAnsi="Arial"/>
          <w:sz w:val="13"/>
          <w:szCs w:val="13"/>
        </w:rPr>
      </w:pPr>
      <w:r w:rsidRPr="00B42364">
        <w:rPr>
          <w:rFonts w:ascii="Arial" w:hAnsi="Arial"/>
          <w:sz w:val="13"/>
          <w:szCs w:val="13"/>
        </w:rPr>
        <w:t>{{pin</w:t>
      </w:r>
      <w:r w:rsidR="00E76EB8" w:rsidRPr="00B42364">
        <w:rPr>
          <w:rFonts w:ascii="Arial" w:hAnsi="Arial"/>
          <w:sz w:val="13"/>
          <w:szCs w:val="13"/>
        </w:rPr>
        <w:t>-notes</w:t>
      </w:r>
      <w:r w:rsidR="00020D5A" w:rsidRPr="00B42364">
        <w:rPr>
          <w:rFonts w:ascii="Arial" w:hAnsi="Arial"/>
          <w:sz w:val="13"/>
          <w:szCs w:val="13"/>
        </w:rPr>
        <w:t>-format</w:t>
      </w:r>
      <w:r w:rsidRPr="00B42364">
        <w:rPr>
          <w:rFonts w:ascii="Arial" w:hAnsi="Arial"/>
          <w:sz w:val="13"/>
          <w:szCs w:val="13"/>
        </w:rPr>
        <w:t>}}</w:t>
      </w:r>
    </w:p>
    <w:p w14:paraId="54CF4534" w14:textId="77777777" w:rsidR="00020D5A" w:rsidRPr="00B42364" w:rsidRDefault="00020D5A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{{pin-media-without-notes}}</w:t>
      </w:r>
    </w:p>
    <w:p w14:paraId="2E9EBF06" w14:textId="77777777" w:rsidR="009A34EB" w:rsidRPr="00B42364" w:rsidRDefault="009A34EB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{{end-if-media}}</w:t>
      </w:r>
    </w:p>
    <w:p w14:paraId="1B130892" w14:textId="77777777" w:rsidR="00402AC2" w:rsidRPr="00B42364" w:rsidRDefault="00402AC2" w:rsidP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</w:t>
      </w:r>
      <w:proofErr w:type="spellStart"/>
      <w:r w:rsidRPr="00B42364">
        <w:rPr>
          <w:rFonts w:ascii="Arial" w:hAnsi="Arial"/>
          <w:sz w:val="10"/>
          <w:szCs w:val="10"/>
        </w:rPr>
        <w:t>pagebreak</w:t>
      </w:r>
      <w:proofErr w:type="spellEnd"/>
      <w:r w:rsidRPr="00B42364">
        <w:rPr>
          <w:rFonts w:ascii="Arial" w:hAnsi="Arial"/>
          <w:sz w:val="10"/>
          <w:szCs w:val="10"/>
        </w:rPr>
        <w:t>}}</w:t>
      </w:r>
    </w:p>
    <w:p w14:paraId="443C9624" w14:textId="77777777" w:rsidR="00E76EB8" w:rsidRPr="00B42364" w:rsidRDefault="00C36F6C">
      <w:pPr>
        <w:rPr>
          <w:rFonts w:ascii="Arial" w:hAnsi="Arial"/>
          <w:sz w:val="10"/>
          <w:szCs w:val="10"/>
        </w:rPr>
      </w:pPr>
      <w:r w:rsidRPr="00B42364">
        <w:rPr>
          <w:rFonts w:ascii="Arial" w:hAnsi="Arial"/>
          <w:sz w:val="10"/>
          <w:szCs w:val="10"/>
        </w:rPr>
        <w:t>{{/pins}}</w:t>
      </w:r>
    </w:p>
    <w:sectPr w:rsidR="00E76EB8" w:rsidRPr="00B42364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C1566C" w14:textId="77777777" w:rsidR="00D962C3" w:rsidRDefault="00D962C3" w:rsidP="00BB7C94">
      <w:pPr>
        <w:spacing w:line="240" w:lineRule="auto"/>
      </w:pPr>
      <w:r>
        <w:separator/>
      </w:r>
    </w:p>
  </w:endnote>
  <w:endnote w:type="continuationSeparator" w:id="0">
    <w:p w14:paraId="378C1867" w14:textId="77777777" w:rsidR="00D962C3" w:rsidRDefault="00D962C3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77777777" w:rsidR="00C36F6C" w:rsidRPr="00B42364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</w:rPr>
    </w:pPr>
    <w:r w:rsidRPr="00B42364">
      <w:rPr>
        <w:rFonts w:ascii="Arial" w:hAnsi="Arial"/>
        <w:sz w:val="18"/>
        <w:szCs w:val="18"/>
      </w:rPr>
      <w:fldChar w:fldCharType="begin"/>
    </w:r>
    <w:r w:rsidRPr="00B42364">
      <w:rPr>
        <w:rFonts w:ascii="Arial" w:hAnsi="Arial"/>
        <w:sz w:val="18"/>
        <w:szCs w:val="18"/>
      </w:rPr>
      <w:instrText xml:space="preserve"> PAGE  \* MERGEFORMAT </w:instrText>
    </w:r>
    <w:r w:rsidRPr="00B42364">
      <w:rPr>
        <w:rFonts w:ascii="Arial" w:hAnsi="Arial"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2</w:t>
    </w:r>
    <w:r w:rsidRPr="00B42364">
      <w:rPr>
        <w:rFonts w:ascii="Arial" w:hAnsi="Arial"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von </w:t>
    </w:r>
    <w:r w:rsidR="00D57ED0" w:rsidRPr="00B42364">
      <w:rPr>
        <w:rFonts w:ascii="Arial" w:hAnsi="Arial"/>
        <w:noProof/>
        <w:sz w:val="18"/>
        <w:szCs w:val="18"/>
      </w:rPr>
      <w:fldChar w:fldCharType="begin"/>
    </w:r>
    <w:r w:rsidR="00D57ED0" w:rsidRPr="00B42364">
      <w:rPr>
        <w:rFonts w:ascii="Arial" w:hAnsi="Arial"/>
        <w:noProof/>
        <w:sz w:val="18"/>
        <w:szCs w:val="18"/>
      </w:rPr>
      <w:instrText xml:space="preserve"> NUMPAGES  \* MERGEFORMAT </w:instrText>
    </w:r>
    <w:r w:rsidR="00D57ED0" w:rsidRPr="00B42364">
      <w:rPr>
        <w:rFonts w:ascii="Arial" w:hAnsi="Arial"/>
        <w:noProof/>
        <w:sz w:val="18"/>
        <w:szCs w:val="18"/>
      </w:rPr>
      <w:fldChar w:fldCharType="separate"/>
    </w:r>
    <w:r w:rsidR="001F36A7" w:rsidRPr="00B42364">
      <w:rPr>
        <w:rFonts w:ascii="Arial" w:hAnsi="Arial"/>
        <w:noProof/>
        <w:sz w:val="18"/>
        <w:szCs w:val="18"/>
      </w:rPr>
      <w:t>3</w:t>
    </w:r>
    <w:r w:rsidR="00D57ED0" w:rsidRPr="00B42364">
      <w:rPr>
        <w:rFonts w:ascii="Arial" w:hAnsi="Arial"/>
        <w:noProof/>
        <w:sz w:val="18"/>
        <w:szCs w:val="18"/>
      </w:rPr>
      <w:fldChar w:fldCharType="end"/>
    </w:r>
    <w:r w:rsidRPr="00B42364">
      <w:rPr>
        <w:rFonts w:ascii="Arial" w:hAnsi="Arial"/>
        <w:sz w:val="18"/>
        <w:szCs w:val="18"/>
      </w:rPr>
      <w:t xml:space="preserve"> Seiten</w:t>
    </w:r>
  </w:p>
  <w:p w14:paraId="6B65E19A" w14:textId="77777777" w:rsidR="00C36F6C" w:rsidRPr="00B42364" w:rsidRDefault="00C36F6C">
    <w:pPr>
      <w:pStyle w:val="Fuzeile"/>
      <w:rPr>
        <w:rFonts w:ascii="Arial" w:hAnsi="Arial"/>
        <w:sz w:val="15"/>
        <w:szCs w:val="15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C846C1" w14:textId="77777777" w:rsidR="00D962C3" w:rsidRDefault="00D962C3" w:rsidP="00BB7C94">
      <w:pPr>
        <w:spacing w:line="240" w:lineRule="auto"/>
      </w:pPr>
      <w:r>
        <w:separator/>
      </w:r>
    </w:p>
  </w:footnote>
  <w:footnote w:type="continuationSeparator" w:id="0">
    <w:p w14:paraId="24275939" w14:textId="77777777" w:rsidR="00D962C3" w:rsidRDefault="00D962C3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44980D9C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Datum: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36447"/>
    <w:rsid w:val="00440F07"/>
    <w:rsid w:val="00487F52"/>
    <w:rsid w:val="004C1AE4"/>
    <w:rsid w:val="004E28F4"/>
    <w:rsid w:val="00501A10"/>
    <w:rsid w:val="005240DD"/>
    <w:rsid w:val="005537B7"/>
    <w:rsid w:val="005563D5"/>
    <w:rsid w:val="00571F40"/>
    <w:rsid w:val="00581730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76BC3"/>
    <w:rsid w:val="00A805D0"/>
    <w:rsid w:val="00A8792A"/>
    <w:rsid w:val="00A97B49"/>
    <w:rsid w:val="00AB0F8A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D962C3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4501F66-70D4-443D-993F-C03EFD7DF24C}"/>
</file>

<file path=customXml/itemProps3.xml><?xml version="1.0" encoding="utf-8"?>
<ds:datastoreItem xmlns:ds="http://schemas.openxmlformats.org/officeDocument/2006/customXml" ds:itemID="{9A430D39-CDA0-43D5-A7C2-76F35B36CC3F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135</Words>
  <Characters>851</Characters>
  <Application>Microsoft Office Word</Application>
  <DocSecurity>0</DocSecurity>
  <Lines>7</Lines>
  <Paragraphs>1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32</cp:revision>
  <dcterms:created xsi:type="dcterms:W3CDTF">2020-12-02T13:32:00Z</dcterms:created>
  <dcterms:modified xsi:type="dcterms:W3CDTF">2023-05-25T11:29:00Z</dcterms:modified>
</cp:coreProperties>
</file>